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F5062" w14:textId="2505F736" w:rsidR="000A529D" w:rsidRPr="00931806" w:rsidRDefault="000A529D" w:rsidP="000A529D">
      <w:pPr>
        <w:pStyle w:val="CRCoverPage"/>
        <w:tabs>
          <w:tab w:val="right" w:pos="9639"/>
        </w:tabs>
        <w:spacing w:after="0"/>
        <w:rPr>
          <w:b/>
          <w:i/>
          <w:noProof/>
          <w:sz w:val="28"/>
          <w:lang w:val="en-US"/>
        </w:rPr>
      </w:pPr>
      <w:r>
        <w:rPr>
          <w:b/>
          <w:noProof/>
          <w:sz w:val="24"/>
        </w:rPr>
        <w:t>3GPP TSG-RAN4 Meeting #89</w:t>
      </w:r>
      <w:r>
        <w:rPr>
          <w:b/>
          <w:i/>
          <w:noProof/>
          <w:sz w:val="24"/>
        </w:rPr>
        <w:t xml:space="preserve"> </w:t>
      </w:r>
      <w:r>
        <w:rPr>
          <w:b/>
          <w:i/>
          <w:noProof/>
          <w:sz w:val="28"/>
        </w:rPr>
        <w:tab/>
      </w:r>
      <w:r w:rsidR="005F53A9" w:rsidRPr="005F53A9">
        <w:rPr>
          <w:b/>
          <w:i/>
          <w:noProof/>
          <w:sz w:val="28"/>
        </w:rPr>
        <w:t>R4-1816538</w:t>
      </w:r>
    </w:p>
    <w:p w14:paraId="1BBB946C" w14:textId="77777777" w:rsidR="000A529D" w:rsidRDefault="000A529D" w:rsidP="000A529D">
      <w:pPr>
        <w:pStyle w:val="CRCoverPage"/>
        <w:outlineLvl w:val="0"/>
        <w:rPr>
          <w:b/>
          <w:noProof/>
          <w:sz w:val="24"/>
        </w:rPr>
      </w:pPr>
      <w:r>
        <w:rPr>
          <w:b/>
          <w:noProof/>
          <w:sz w:val="24"/>
        </w:rPr>
        <w:t>Spokane, USA,</w:t>
      </w:r>
      <w:r w:rsidRPr="001F4578">
        <w:rPr>
          <w:b/>
          <w:noProof/>
          <w:sz w:val="24"/>
        </w:rPr>
        <w:t xml:space="preserve"> </w:t>
      </w:r>
      <w:r>
        <w:rPr>
          <w:b/>
          <w:noProof/>
          <w:sz w:val="24"/>
        </w:rPr>
        <w:t>12 – 16 Nov,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A529D" w14:paraId="7049BCEB" w14:textId="77777777" w:rsidTr="00B05A86">
        <w:tc>
          <w:tcPr>
            <w:tcW w:w="9641" w:type="dxa"/>
            <w:gridSpan w:val="9"/>
            <w:tcBorders>
              <w:top w:val="single" w:sz="4" w:space="0" w:color="auto"/>
              <w:left w:val="single" w:sz="4" w:space="0" w:color="auto"/>
              <w:right w:val="single" w:sz="4" w:space="0" w:color="auto"/>
            </w:tcBorders>
          </w:tcPr>
          <w:p w14:paraId="0639BE64" w14:textId="6FF9E339" w:rsidR="000A529D" w:rsidRDefault="000A529D" w:rsidP="005E4C8E">
            <w:pPr>
              <w:pStyle w:val="CRCoverPage"/>
              <w:spacing w:after="0"/>
              <w:jc w:val="right"/>
              <w:rPr>
                <w:i/>
                <w:noProof/>
              </w:rPr>
            </w:pPr>
            <w:r>
              <w:rPr>
                <w:i/>
                <w:noProof/>
                <w:sz w:val="14"/>
              </w:rPr>
              <w:t>CR-Form-v11.</w:t>
            </w:r>
            <w:r w:rsidR="005E4C8E">
              <w:rPr>
                <w:i/>
                <w:noProof/>
                <w:sz w:val="14"/>
              </w:rPr>
              <w:t>4</w:t>
            </w:r>
          </w:p>
        </w:tc>
      </w:tr>
      <w:tr w:rsidR="000A529D" w14:paraId="01C0AD4F" w14:textId="77777777" w:rsidTr="00B05A86">
        <w:tc>
          <w:tcPr>
            <w:tcW w:w="9641" w:type="dxa"/>
            <w:gridSpan w:val="9"/>
            <w:tcBorders>
              <w:left w:val="single" w:sz="4" w:space="0" w:color="auto"/>
              <w:right w:val="single" w:sz="4" w:space="0" w:color="auto"/>
            </w:tcBorders>
          </w:tcPr>
          <w:p w14:paraId="57E18538" w14:textId="77777777" w:rsidR="000A529D" w:rsidRDefault="000A529D" w:rsidP="00B05A86">
            <w:pPr>
              <w:pStyle w:val="CRCoverPage"/>
              <w:spacing w:after="0"/>
              <w:jc w:val="center"/>
              <w:rPr>
                <w:noProof/>
              </w:rPr>
            </w:pPr>
            <w:r>
              <w:rPr>
                <w:b/>
                <w:noProof/>
                <w:sz w:val="32"/>
              </w:rPr>
              <w:t>CHANGE REQUEST</w:t>
            </w:r>
          </w:p>
        </w:tc>
      </w:tr>
      <w:tr w:rsidR="000A529D" w14:paraId="495DF3D3" w14:textId="77777777" w:rsidTr="00B05A86">
        <w:tc>
          <w:tcPr>
            <w:tcW w:w="9641" w:type="dxa"/>
            <w:gridSpan w:val="9"/>
            <w:tcBorders>
              <w:left w:val="single" w:sz="4" w:space="0" w:color="auto"/>
              <w:right w:val="single" w:sz="4" w:space="0" w:color="auto"/>
            </w:tcBorders>
          </w:tcPr>
          <w:p w14:paraId="57C55BC2" w14:textId="77777777" w:rsidR="000A529D" w:rsidRDefault="000A529D" w:rsidP="00B05A86">
            <w:pPr>
              <w:pStyle w:val="CRCoverPage"/>
              <w:spacing w:after="0"/>
              <w:rPr>
                <w:noProof/>
                <w:sz w:val="8"/>
                <w:szCs w:val="8"/>
              </w:rPr>
            </w:pPr>
          </w:p>
        </w:tc>
      </w:tr>
      <w:tr w:rsidR="000A529D" w14:paraId="795CB365" w14:textId="77777777" w:rsidTr="00B05A86">
        <w:tc>
          <w:tcPr>
            <w:tcW w:w="142" w:type="dxa"/>
            <w:tcBorders>
              <w:left w:val="single" w:sz="4" w:space="0" w:color="auto"/>
            </w:tcBorders>
          </w:tcPr>
          <w:p w14:paraId="345FC809" w14:textId="77777777" w:rsidR="000A529D" w:rsidRDefault="000A529D" w:rsidP="00B05A86">
            <w:pPr>
              <w:pStyle w:val="CRCoverPage"/>
              <w:spacing w:after="0"/>
              <w:jc w:val="right"/>
              <w:rPr>
                <w:noProof/>
              </w:rPr>
            </w:pPr>
          </w:p>
        </w:tc>
        <w:tc>
          <w:tcPr>
            <w:tcW w:w="2126" w:type="dxa"/>
            <w:shd w:val="pct30" w:color="FFFF00" w:fill="auto"/>
          </w:tcPr>
          <w:p w14:paraId="5989C7B3" w14:textId="77777777" w:rsidR="000A529D" w:rsidRDefault="000A529D" w:rsidP="00B05A86">
            <w:pPr>
              <w:pStyle w:val="CRCoverPage"/>
              <w:spacing w:after="0"/>
              <w:rPr>
                <w:b/>
                <w:noProof/>
                <w:sz w:val="28"/>
              </w:rPr>
            </w:pPr>
            <w:r>
              <w:rPr>
                <w:b/>
                <w:noProof/>
                <w:sz w:val="28"/>
              </w:rPr>
              <w:t>38.133</w:t>
            </w:r>
          </w:p>
        </w:tc>
        <w:tc>
          <w:tcPr>
            <w:tcW w:w="709" w:type="dxa"/>
          </w:tcPr>
          <w:p w14:paraId="15BF1458" w14:textId="77777777" w:rsidR="000A529D" w:rsidRDefault="000A529D" w:rsidP="00B05A86">
            <w:pPr>
              <w:pStyle w:val="CRCoverPage"/>
              <w:spacing w:after="0"/>
              <w:jc w:val="center"/>
              <w:rPr>
                <w:noProof/>
              </w:rPr>
            </w:pPr>
            <w:r>
              <w:rPr>
                <w:b/>
                <w:noProof/>
                <w:sz w:val="28"/>
              </w:rPr>
              <w:t>CR</w:t>
            </w:r>
          </w:p>
        </w:tc>
        <w:tc>
          <w:tcPr>
            <w:tcW w:w="1276" w:type="dxa"/>
            <w:shd w:val="pct30" w:color="FFFF00" w:fill="auto"/>
          </w:tcPr>
          <w:p w14:paraId="5E7C202D" w14:textId="77777777" w:rsidR="000A529D" w:rsidRDefault="000A529D" w:rsidP="00B05A86">
            <w:pPr>
              <w:pStyle w:val="CRCoverPage"/>
              <w:spacing w:after="0"/>
              <w:rPr>
                <w:noProof/>
              </w:rPr>
            </w:pPr>
          </w:p>
        </w:tc>
        <w:tc>
          <w:tcPr>
            <w:tcW w:w="709" w:type="dxa"/>
          </w:tcPr>
          <w:p w14:paraId="5AEB3EA1" w14:textId="77777777" w:rsidR="000A529D" w:rsidRDefault="000A529D" w:rsidP="00B05A86">
            <w:pPr>
              <w:pStyle w:val="CRCoverPage"/>
              <w:tabs>
                <w:tab w:val="right" w:pos="625"/>
              </w:tabs>
              <w:spacing w:after="0"/>
              <w:jc w:val="center"/>
              <w:rPr>
                <w:noProof/>
              </w:rPr>
            </w:pPr>
            <w:r>
              <w:rPr>
                <w:b/>
                <w:bCs/>
                <w:noProof/>
                <w:sz w:val="28"/>
              </w:rPr>
              <w:t>rev</w:t>
            </w:r>
          </w:p>
        </w:tc>
        <w:tc>
          <w:tcPr>
            <w:tcW w:w="425" w:type="dxa"/>
            <w:shd w:val="pct30" w:color="FFFF00" w:fill="auto"/>
          </w:tcPr>
          <w:p w14:paraId="0DCE8FFE" w14:textId="77777777" w:rsidR="000A529D" w:rsidRDefault="000A529D" w:rsidP="00B05A86">
            <w:pPr>
              <w:pStyle w:val="CRCoverPage"/>
              <w:spacing w:after="0"/>
              <w:jc w:val="center"/>
              <w:rPr>
                <w:b/>
                <w:noProof/>
              </w:rPr>
            </w:pPr>
            <w:r>
              <w:rPr>
                <w:b/>
                <w:noProof/>
                <w:sz w:val="32"/>
              </w:rPr>
              <w:t>-</w:t>
            </w:r>
          </w:p>
        </w:tc>
        <w:tc>
          <w:tcPr>
            <w:tcW w:w="2693" w:type="dxa"/>
          </w:tcPr>
          <w:p w14:paraId="4876AD28" w14:textId="77777777" w:rsidR="000A529D" w:rsidRDefault="000A529D" w:rsidP="00B05A8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BDDC5FB" w14:textId="77777777" w:rsidR="000A529D" w:rsidRDefault="000A529D" w:rsidP="00B05A86">
            <w:pPr>
              <w:pStyle w:val="CRCoverPage"/>
              <w:spacing w:after="0"/>
              <w:jc w:val="center"/>
              <w:rPr>
                <w:noProof/>
              </w:rPr>
            </w:pPr>
            <w:r>
              <w:rPr>
                <w:b/>
                <w:noProof/>
                <w:sz w:val="32"/>
              </w:rPr>
              <w:t>15.3.0</w:t>
            </w:r>
          </w:p>
        </w:tc>
        <w:tc>
          <w:tcPr>
            <w:tcW w:w="143" w:type="dxa"/>
            <w:tcBorders>
              <w:right w:val="single" w:sz="4" w:space="0" w:color="auto"/>
            </w:tcBorders>
          </w:tcPr>
          <w:p w14:paraId="5600D79E" w14:textId="77777777" w:rsidR="000A529D" w:rsidRDefault="000A529D" w:rsidP="00B05A86">
            <w:pPr>
              <w:pStyle w:val="CRCoverPage"/>
              <w:spacing w:after="0"/>
              <w:rPr>
                <w:noProof/>
              </w:rPr>
            </w:pPr>
          </w:p>
        </w:tc>
      </w:tr>
      <w:tr w:rsidR="000A529D" w14:paraId="64D6B0CE" w14:textId="77777777" w:rsidTr="00B05A86">
        <w:tc>
          <w:tcPr>
            <w:tcW w:w="9641" w:type="dxa"/>
            <w:gridSpan w:val="9"/>
            <w:tcBorders>
              <w:left w:val="single" w:sz="4" w:space="0" w:color="auto"/>
              <w:right w:val="single" w:sz="4" w:space="0" w:color="auto"/>
            </w:tcBorders>
          </w:tcPr>
          <w:p w14:paraId="745B1237" w14:textId="77777777" w:rsidR="000A529D" w:rsidRDefault="000A529D" w:rsidP="00B05A86">
            <w:pPr>
              <w:pStyle w:val="CRCoverPage"/>
              <w:spacing w:after="0"/>
              <w:rPr>
                <w:noProof/>
              </w:rPr>
            </w:pPr>
          </w:p>
        </w:tc>
      </w:tr>
      <w:tr w:rsidR="000A529D" w14:paraId="74853EC2" w14:textId="77777777" w:rsidTr="00B05A86">
        <w:tc>
          <w:tcPr>
            <w:tcW w:w="9641" w:type="dxa"/>
            <w:gridSpan w:val="9"/>
            <w:tcBorders>
              <w:top w:val="single" w:sz="4" w:space="0" w:color="auto"/>
            </w:tcBorders>
          </w:tcPr>
          <w:p w14:paraId="1B49AD2C" w14:textId="77777777" w:rsidR="000A529D" w:rsidRPr="00F25D98" w:rsidRDefault="000A529D" w:rsidP="00B05A8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529D" w14:paraId="52DE7B38" w14:textId="77777777" w:rsidTr="00B05A86">
        <w:tc>
          <w:tcPr>
            <w:tcW w:w="9641" w:type="dxa"/>
            <w:gridSpan w:val="9"/>
          </w:tcPr>
          <w:p w14:paraId="36C58726" w14:textId="77777777" w:rsidR="000A529D" w:rsidRDefault="000A529D" w:rsidP="00B05A86">
            <w:pPr>
              <w:pStyle w:val="CRCoverPage"/>
              <w:spacing w:after="0"/>
              <w:rPr>
                <w:noProof/>
                <w:sz w:val="8"/>
                <w:szCs w:val="8"/>
              </w:rPr>
            </w:pPr>
          </w:p>
        </w:tc>
      </w:tr>
    </w:tbl>
    <w:p w14:paraId="3C29F8F2" w14:textId="77777777" w:rsidR="000A529D" w:rsidRDefault="000A529D" w:rsidP="000A52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29D" w14:paraId="4D5EC614" w14:textId="77777777" w:rsidTr="00B05A86">
        <w:tc>
          <w:tcPr>
            <w:tcW w:w="2835" w:type="dxa"/>
          </w:tcPr>
          <w:p w14:paraId="31404171" w14:textId="77777777" w:rsidR="000A529D" w:rsidRDefault="000A529D" w:rsidP="00B05A86">
            <w:pPr>
              <w:pStyle w:val="CRCoverPage"/>
              <w:tabs>
                <w:tab w:val="right" w:pos="2751"/>
              </w:tabs>
              <w:spacing w:after="0"/>
              <w:rPr>
                <w:b/>
                <w:i/>
                <w:noProof/>
              </w:rPr>
            </w:pPr>
            <w:r>
              <w:rPr>
                <w:b/>
                <w:i/>
                <w:noProof/>
              </w:rPr>
              <w:t>Proposed change affects:</w:t>
            </w:r>
          </w:p>
        </w:tc>
        <w:tc>
          <w:tcPr>
            <w:tcW w:w="1418" w:type="dxa"/>
          </w:tcPr>
          <w:p w14:paraId="091B6A9D" w14:textId="77777777" w:rsidR="000A529D" w:rsidRDefault="000A529D" w:rsidP="00B05A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5C559" w14:textId="77777777" w:rsidR="000A529D" w:rsidRDefault="000A529D" w:rsidP="00B05A86">
            <w:pPr>
              <w:pStyle w:val="CRCoverPage"/>
              <w:spacing w:after="0"/>
              <w:jc w:val="center"/>
              <w:rPr>
                <w:b/>
                <w:caps/>
                <w:noProof/>
              </w:rPr>
            </w:pPr>
          </w:p>
        </w:tc>
        <w:tc>
          <w:tcPr>
            <w:tcW w:w="709" w:type="dxa"/>
            <w:tcBorders>
              <w:left w:val="single" w:sz="4" w:space="0" w:color="auto"/>
            </w:tcBorders>
          </w:tcPr>
          <w:p w14:paraId="5300F000" w14:textId="77777777" w:rsidR="000A529D" w:rsidRDefault="000A529D" w:rsidP="00B05A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415D3" w14:textId="77777777" w:rsidR="000A529D" w:rsidRDefault="000A529D" w:rsidP="00B05A86">
            <w:pPr>
              <w:pStyle w:val="CRCoverPage"/>
              <w:spacing w:after="0"/>
              <w:jc w:val="center"/>
              <w:rPr>
                <w:b/>
                <w:caps/>
                <w:noProof/>
              </w:rPr>
            </w:pPr>
            <w:r>
              <w:rPr>
                <w:b/>
                <w:caps/>
                <w:noProof/>
              </w:rPr>
              <w:t>x</w:t>
            </w:r>
          </w:p>
        </w:tc>
        <w:tc>
          <w:tcPr>
            <w:tcW w:w="2126" w:type="dxa"/>
          </w:tcPr>
          <w:p w14:paraId="45C63A16" w14:textId="77777777" w:rsidR="000A529D" w:rsidRDefault="000A529D" w:rsidP="00B05A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F3030" w14:textId="77777777" w:rsidR="000A529D" w:rsidRDefault="000A529D" w:rsidP="00B05A86">
            <w:pPr>
              <w:pStyle w:val="CRCoverPage"/>
              <w:spacing w:after="0"/>
              <w:jc w:val="center"/>
              <w:rPr>
                <w:b/>
                <w:caps/>
                <w:noProof/>
              </w:rPr>
            </w:pPr>
            <w:r>
              <w:rPr>
                <w:b/>
                <w:caps/>
                <w:noProof/>
              </w:rPr>
              <w:t>x</w:t>
            </w:r>
          </w:p>
        </w:tc>
        <w:tc>
          <w:tcPr>
            <w:tcW w:w="1418" w:type="dxa"/>
            <w:tcBorders>
              <w:left w:val="nil"/>
            </w:tcBorders>
          </w:tcPr>
          <w:p w14:paraId="3BD8853E" w14:textId="77777777" w:rsidR="000A529D" w:rsidRDefault="000A529D" w:rsidP="00B05A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C7343" w14:textId="77777777" w:rsidR="000A529D" w:rsidRDefault="000A529D" w:rsidP="00B05A86">
            <w:pPr>
              <w:pStyle w:val="CRCoverPage"/>
              <w:spacing w:after="0"/>
              <w:jc w:val="center"/>
              <w:rPr>
                <w:b/>
                <w:bCs/>
                <w:caps/>
                <w:noProof/>
              </w:rPr>
            </w:pPr>
          </w:p>
        </w:tc>
      </w:tr>
    </w:tbl>
    <w:p w14:paraId="47E1C71B" w14:textId="77777777" w:rsidR="000A529D" w:rsidRDefault="000A529D" w:rsidP="000A529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A529D" w14:paraId="0A3DD014" w14:textId="77777777" w:rsidTr="00B05A86">
        <w:tc>
          <w:tcPr>
            <w:tcW w:w="9641" w:type="dxa"/>
            <w:gridSpan w:val="11"/>
          </w:tcPr>
          <w:p w14:paraId="3BA0287B" w14:textId="77777777" w:rsidR="000A529D" w:rsidRDefault="000A529D" w:rsidP="00B05A86">
            <w:pPr>
              <w:pStyle w:val="CRCoverPage"/>
              <w:spacing w:after="0"/>
              <w:rPr>
                <w:noProof/>
                <w:sz w:val="8"/>
                <w:szCs w:val="8"/>
              </w:rPr>
            </w:pPr>
          </w:p>
        </w:tc>
      </w:tr>
      <w:tr w:rsidR="000A529D" w14:paraId="66F31D00" w14:textId="77777777" w:rsidTr="00B05A86">
        <w:tc>
          <w:tcPr>
            <w:tcW w:w="1843" w:type="dxa"/>
            <w:tcBorders>
              <w:top w:val="single" w:sz="4" w:space="0" w:color="auto"/>
              <w:left w:val="single" w:sz="4" w:space="0" w:color="auto"/>
            </w:tcBorders>
          </w:tcPr>
          <w:p w14:paraId="00643722" w14:textId="77777777" w:rsidR="000A529D" w:rsidRDefault="000A529D" w:rsidP="00B05A8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FA3B8BE" w14:textId="77777777" w:rsidR="000A529D" w:rsidRDefault="000A529D" w:rsidP="00B05A86">
            <w:pPr>
              <w:pStyle w:val="CRCoverPage"/>
              <w:spacing w:after="0"/>
              <w:ind w:left="100"/>
              <w:rPr>
                <w:noProof/>
              </w:rPr>
            </w:pPr>
            <w:r w:rsidRPr="00427F08">
              <w:rPr>
                <w:noProof/>
              </w:rPr>
              <w:t xml:space="preserve">CR on UE Timing Advance Adjustment Accuracy Test </w:t>
            </w:r>
            <w:r>
              <w:rPr>
                <w:noProof/>
              </w:rPr>
              <w:t>for EN-DC (section A.4.4.3, A.5.4.3)</w:t>
            </w:r>
          </w:p>
        </w:tc>
      </w:tr>
      <w:tr w:rsidR="000A529D" w14:paraId="553A2F69" w14:textId="77777777" w:rsidTr="00B05A86">
        <w:tc>
          <w:tcPr>
            <w:tcW w:w="1843" w:type="dxa"/>
            <w:tcBorders>
              <w:left w:val="single" w:sz="4" w:space="0" w:color="auto"/>
            </w:tcBorders>
          </w:tcPr>
          <w:p w14:paraId="17AC7845" w14:textId="77777777" w:rsidR="000A529D" w:rsidRDefault="000A529D" w:rsidP="00B05A86">
            <w:pPr>
              <w:pStyle w:val="CRCoverPage"/>
              <w:spacing w:after="0"/>
              <w:rPr>
                <w:b/>
                <w:i/>
                <w:noProof/>
                <w:sz w:val="8"/>
                <w:szCs w:val="8"/>
              </w:rPr>
            </w:pPr>
          </w:p>
        </w:tc>
        <w:tc>
          <w:tcPr>
            <w:tcW w:w="7798" w:type="dxa"/>
            <w:gridSpan w:val="10"/>
            <w:tcBorders>
              <w:right w:val="single" w:sz="4" w:space="0" w:color="auto"/>
            </w:tcBorders>
          </w:tcPr>
          <w:p w14:paraId="4E8EBECA" w14:textId="77777777" w:rsidR="000A529D" w:rsidRDefault="000A529D" w:rsidP="00B05A86">
            <w:pPr>
              <w:pStyle w:val="CRCoverPage"/>
              <w:spacing w:after="0"/>
              <w:rPr>
                <w:noProof/>
                <w:sz w:val="8"/>
                <w:szCs w:val="8"/>
              </w:rPr>
            </w:pPr>
          </w:p>
        </w:tc>
      </w:tr>
      <w:tr w:rsidR="000A529D" w14:paraId="07EA194B" w14:textId="77777777" w:rsidTr="00B05A86">
        <w:tc>
          <w:tcPr>
            <w:tcW w:w="1843" w:type="dxa"/>
            <w:tcBorders>
              <w:left w:val="single" w:sz="4" w:space="0" w:color="auto"/>
            </w:tcBorders>
          </w:tcPr>
          <w:p w14:paraId="3439BBCB" w14:textId="77777777" w:rsidR="000A529D" w:rsidRDefault="000A529D" w:rsidP="00B05A8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5E61CC3" w14:textId="77777777" w:rsidR="000A529D" w:rsidRDefault="000A529D" w:rsidP="00B05A86">
            <w:pPr>
              <w:pStyle w:val="CRCoverPage"/>
              <w:spacing w:after="0"/>
              <w:ind w:left="100"/>
              <w:rPr>
                <w:noProof/>
              </w:rPr>
            </w:pPr>
            <w:r>
              <w:rPr>
                <w:noProof/>
              </w:rPr>
              <w:t>Intel Corporation</w:t>
            </w:r>
          </w:p>
        </w:tc>
      </w:tr>
      <w:tr w:rsidR="000A529D" w14:paraId="62620FD1" w14:textId="77777777" w:rsidTr="00B05A86">
        <w:tc>
          <w:tcPr>
            <w:tcW w:w="1843" w:type="dxa"/>
            <w:tcBorders>
              <w:left w:val="single" w:sz="4" w:space="0" w:color="auto"/>
            </w:tcBorders>
          </w:tcPr>
          <w:p w14:paraId="3AD90B6B" w14:textId="77777777" w:rsidR="000A529D" w:rsidRDefault="000A529D" w:rsidP="00B05A8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397D20D" w14:textId="77777777" w:rsidR="000A529D" w:rsidRDefault="000A529D" w:rsidP="00B05A86">
            <w:pPr>
              <w:pStyle w:val="CRCoverPage"/>
              <w:spacing w:after="0"/>
              <w:ind w:left="100"/>
              <w:rPr>
                <w:noProof/>
              </w:rPr>
            </w:pPr>
            <w:r>
              <w:rPr>
                <w:noProof/>
              </w:rPr>
              <w:t>R4</w:t>
            </w:r>
          </w:p>
        </w:tc>
      </w:tr>
      <w:tr w:rsidR="000A529D" w14:paraId="1393FA2B" w14:textId="77777777" w:rsidTr="00B05A86">
        <w:tc>
          <w:tcPr>
            <w:tcW w:w="1843" w:type="dxa"/>
            <w:tcBorders>
              <w:left w:val="single" w:sz="4" w:space="0" w:color="auto"/>
            </w:tcBorders>
          </w:tcPr>
          <w:p w14:paraId="6705AF9F" w14:textId="77777777" w:rsidR="000A529D" w:rsidRDefault="000A529D" w:rsidP="00B05A86">
            <w:pPr>
              <w:pStyle w:val="CRCoverPage"/>
              <w:spacing w:after="0"/>
              <w:rPr>
                <w:b/>
                <w:i/>
                <w:noProof/>
                <w:sz w:val="8"/>
                <w:szCs w:val="8"/>
              </w:rPr>
            </w:pPr>
          </w:p>
        </w:tc>
        <w:tc>
          <w:tcPr>
            <w:tcW w:w="7798" w:type="dxa"/>
            <w:gridSpan w:val="10"/>
            <w:tcBorders>
              <w:right w:val="single" w:sz="4" w:space="0" w:color="auto"/>
            </w:tcBorders>
          </w:tcPr>
          <w:p w14:paraId="602F59C6" w14:textId="77777777" w:rsidR="000A529D" w:rsidRDefault="000A529D" w:rsidP="00B05A86">
            <w:pPr>
              <w:pStyle w:val="CRCoverPage"/>
              <w:spacing w:after="0"/>
              <w:rPr>
                <w:noProof/>
                <w:sz w:val="8"/>
                <w:szCs w:val="8"/>
              </w:rPr>
            </w:pPr>
          </w:p>
        </w:tc>
      </w:tr>
      <w:tr w:rsidR="000A529D" w14:paraId="3C996018" w14:textId="77777777" w:rsidTr="00B05A86">
        <w:tc>
          <w:tcPr>
            <w:tcW w:w="1843" w:type="dxa"/>
            <w:tcBorders>
              <w:left w:val="single" w:sz="4" w:space="0" w:color="auto"/>
            </w:tcBorders>
          </w:tcPr>
          <w:p w14:paraId="2EF0F30D" w14:textId="77777777" w:rsidR="000A529D" w:rsidRDefault="000A529D" w:rsidP="00B05A86">
            <w:pPr>
              <w:pStyle w:val="CRCoverPage"/>
              <w:tabs>
                <w:tab w:val="right" w:pos="1759"/>
              </w:tabs>
              <w:spacing w:after="0"/>
              <w:rPr>
                <w:b/>
                <w:i/>
                <w:noProof/>
              </w:rPr>
            </w:pPr>
            <w:r>
              <w:rPr>
                <w:b/>
                <w:i/>
                <w:noProof/>
              </w:rPr>
              <w:t>Work item code:</w:t>
            </w:r>
          </w:p>
        </w:tc>
        <w:tc>
          <w:tcPr>
            <w:tcW w:w="3260" w:type="dxa"/>
            <w:gridSpan w:val="5"/>
            <w:shd w:val="pct30" w:color="FFFF00" w:fill="auto"/>
          </w:tcPr>
          <w:p w14:paraId="6CA912BC" w14:textId="77777777" w:rsidR="000A529D" w:rsidRDefault="000A529D" w:rsidP="00B05A86">
            <w:pPr>
              <w:pStyle w:val="CRCoverPage"/>
              <w:spacing w:after="0"/>
              <w:ind w:left="100"/>
              <w:rPr>
                <w:noProof/>
              </w:rPr>
            </w:pPr>
            <w:r w:rsidRPr="000043B9">
              <w:rPr>
                <w:rFonts w:cs="Arial"/>
                <w:bCs/>
              </w:rPr>
              <w:t>NR_newRAT-</w:t>
            </w:r>
            <w:r>
              <w:rPr>
                <w:rFonts w:cs="Arial"/>
                <w:bCs/>
              </w:rPr>
              <w:t>Perf</w:t>
            </w:r>
          </w:p>
        </w:tc>
        <w:tc>
          <w:tcPr>
            <w:tcW w:w="994" w:type="dxa"/>
            <w:gridSpan w:val="2"/>
            <w:tcBorders>
              <w:left w:val="nil"/>
            </w:tcBorders>
          </w:tcPr>
          <w:p w14:paraId="2D40AE69" w14:textId="77777777" w:rsidR="000A529D" w:rsidRDefault="000A529D" w:rsidP="00B05A86">
            <w:pPr>
              <w:pStyle w:val="CRCoverPage"/>
              <w:spacing w:after="0"/>
              <w:ind w:right="100"/>
              <w:rPr>
                <w:noProof/>
              </w:rPr>
            </w:pPr>
          </w:p>
        </w:tc>
        <w:tc>
          <w:tcPr>
            <w:tcW w:w="1417" w:type="dxa"/>
            <w:gridSpan w:val="2"/>
            <w:tcBorders>
              <w:left w:val="nil"/>
            </w:tcBorders>
          </w:tcPr>
          <w:p w14:paraId="256FAC37" w14:textId="77777777" w:rsidR="000A529D" w:rsidRDefault="000A529D" w:rsidP="00B05A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2E8B0D" w14:textId="21857C4A" w:rsidR="000A529D" w:rsidRDefault="000A529D" w:rsidP="00012DF2">
            <w:pPr>
              <w:pStyle w:val="CRCoverPage"/>
              <w:spacing w:after="0"/>
              <w:ind w:left="100"/>
              <w:rPr>
                <w:noProof/>
              </w:rPr>
            </w:pPr>
            <w:r>
              <w:rPr>
                <w:noProof/>
              </w:rPr>
              <w:t>2018-</w:t>
            </w:r>
            <w:r w:rsidR="00012DF2">
              <w:rPr>
                <w:noProof/>
              </w:rPr>
              <w:t>11</w:t>
            </w:r>
            <w:r>
              <w:rPr>
                <w:noProof/>
              </w:rPr>
              <w:t>-</w:t>
            </w:r>
            <w:r w:rsidR="00012DF2">
              <w:rPr>
                <w:noProof/>
              </w:rPr>
              <w:t>14</w:t>
            </w:r>
          </w:p>
        </w:tc>
      </w:tr>
      <w:tr w:rsidR="000A529D" w14:paraId="623613A1" w14:textId="77777777" w:rsidTr="00B05A86">
        <w:tc>
          <w:tcPr>
            <w:tcW w:w="1843" w:type="dxa"/>
            <w:tcBorders>
              <w:left w:val="single" w:sz="4" w:space="0" w:color="auto"/>
            </w:tcBorders>
          </w:tcPr>
          <w:p w14:paraId="6308418C" w14:textId="77777777" w:rsidR="000A529D" w:rsidRDefault="000A529D" w:rsidP="00B05A86">
            <w:pPr>
              <w:pStyle w:val="CRCoverPage"/>
              <w:spacing w:after="0"/>
              <w:rPr>
                <w:b/>
                <w:i/>
                <w:noProof/>
                <w:sz w:val="8"/>
                <w:szCs w:val="8"/>
              </w:rPr>
            </w:pPr>
          </w:p>
        </w:tc>
        <w:tc>
          <w:tcPr>
            <w:tcW w:w="1560" w:type="dxa"/>
            <w:gridSpan w:val="4"/>
          </w:tcPr>
          <w:p w14:paraId="4EC786FA" w14:textId="77777777" w:rsidR="000A529D" w:rsidRDefault="000A529D" w:rsidP="00B05A86">
            <w:pPr>
              <w:pStyle w:val="CRCoverPage"/>
              <w:spacing w:after="0"/>
              <w:rPr>
                <w:noProof/>
                <w:sz w:val="8"/>
                <w:szCs w:val="8"/>
              </w:rPr>
            </w:pPr>
          </w:p>
        </w:tc>
        <w:tc>
          <w:tcPr>
            <w:tcW w:w="2694" w:type="dxa"/>
            <w:gridSpan w:val="3"/>
          </w:tcPr>
          <w:p w14:paraId="57920CF8" w14:textId="77777777" w:rsidR="000A529D" w:rsidRDefault="000A529D" w:rsidP="00B05A86">
            <w:pPr>
              <w:pStyle w:val="CRCoverPage"/>
              <w:spacing w:after="0"/>
              <w:rPr>
                <w:noProof/>
                <w:sz w:val="8"/>
                <w:szCs w:val="8"/>
              </w:rPr>
            </w:pPr>
          </w:p>
        </w:tc>
        <w:tc>
          <w:tcPr>
            <w:tcW w:w="1417" w:type="dxa"/>
            <w:gridSpan w:val="2"/>
          </w:tcPr>
          <w:p w14:paraId="1908725E" w14:textId="77777777" w:rsidR="000A529D" w:rsidRDefault="000A529D" w:rsidP="00B05A86">
            <w:pPr>
              <w:pStyle w:val="CRCoverPage"/>
              <w:spacing w:after="0"/>
              <w:rPr>
                <w:noProof/>
                <w:sz w:val="8"/>
                <w:szCs w:val="8"/>
              </w:rPr>
            </w:pPr>
          </w:p>
        </w:tc>
        <w:tc>
          <w:tcPr>
            <w:tcW w:w="2127" w:type="dxa"/>
            <w:tcBorders>
              <w:right w:val="single" w:sz="4" w:space="0" w:color="auto"/>
            </w:tcBorders>
          </w:tcPr>
          <w:p w14:paraId="741845AE" w14:textId="77777777" w:rsidR="000A529D" w:rsidRDefault="000A529D" w:rsidP="00B05A86">
            <w:pPr>
              <w:pStyle w:val="CRCoverPage"/>
              <w:spacing w:after="0"/>
              <w:rPr>
                <w:noProof/>
                <w:sz w:val="8"/>
                <w:szCs w:val="8"/>
              </w:rPr>
            </w:pPr>
          </w:p>
        </w:tc>
      </w:tr>
      <w:tr w:rsidR="000A529D" w14:paraId="3A02D6FB" w14:textId="77777777" w:rsidTr="00B05A86">
        <w:trPr>
          <w:cantSplit/>
        </w:trPr>
        <w:tc>
          <w:tcPr>
            <w:tcW w:w="1843" w:type="dxa"/>
            <w:tcBorders>
              <w:left w:val="single" w:sz="4" w:space="0" w:color="auto"/>
            </w:tcBorders>
          </w:tcPr>
          <w:p w14:paraId="4F9BE539" w14:textId="77777777" w:rsidR="000A529D" w:rsidRDefault="000A529D" w:rsidP="00B05A86">
            <w:pPr>
              <w:pStyle w:val="CRCoverPage"/>
              <w:tabs>
                <w:tab w:val="right" w:pos="1759"/>
              </w:tabs>
              <w:spacing w:after="0"/>
              <w:rPr>
                <w:b/>
                <w:i/>
                <w:noProof/>
              </w:rPr>
            </w:pPr>
            <w:r>
              <w:rPr>
                <w:b/>
                <w:i/>
                <w:noProof/>
              </w:rPr>
              <w:t>Category:</w:t>
            </w:r>
          </w:p>
        </w:tc>
        <w:tc>
          <w:tcPr>
            <w:tcW w:w="425" w:type="dxa"/>
            <w:shd w:val="pct30" w:color="FFFF00" w:fill="auto"/>
          </w:tcPr>
          <w:p w14:paraId="2AB59E77" w14:textId="77777777" w:rsidR="000A529D" w:rsidRDefault="000A529D" w:rsidP="00B05A86">
            <w:pPr>
              <w:pStyle w:val="CRCoverPage"/>
              <w:spacing w:after="0"/>
              <w:ind w:left="100"/>
              <w:rPr>
                <w:b/>
                <w:noProof/>
              </w:rPr>
            </w:pPr>
            <w:r>
              <w:rPr>
                <w:b/>
                <w:noProof/>
              </w:rPr>
              <w:t>F</w:t>
            </w:r>
          </w:p>
        </w:tc>
        <w:tc>
          <w:tcPr>
            <w:tcW w:w="3829" w:type="dxa"/>
            <w:gridSpan w:val="6"/>
            <w:tcBorders>
              <w:left w:val="nil"/>
            </w:tcBorders>
          </w:tcPr>
          <w:p w14:paraId="148CFE25" w14:textId="77777777" w:rsidR="000A529D" w:rsidRDefault="000A529D" w:rsidP="00B05A86">
            <w:pPr>
              <w:pStyle w:val="CRCoverPage"/>
              <w:spacing w:after="0"/>
              <w:rPr>
                <w:noProof/>
              </w:rPr>
            </w:pPr>
          </w:p>
        </w:tc>
        <w:tc>
          <w:tcPr>
            <w:tcW w:w="1417" w:type="dxa"/>
            <w:gridSpan w:val="2"/>
            <w:tcBorders>
              <w:left w:val="nil"/>
            </w:tcBorders>
          </w:tcPr>
          <w:p w14:paraId="7FFE8CC8" w14:textId="77777777" w:rsidR="000A529D" w:rsidRDefault="000A529D" w:rsidP="00B05A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BCF76" w14:textId="77777777" w:rsidR="000A529D" w:rsidRDefault="000A529D" w:rsidP="00B05A86">
            <w:pPr>
              <w:pStyle w:val="CRCoverPage"/>
              <w:spacing w:after="0"/>
              <w:ind w:left="100"/>
              <w:rPr>
                <w:noProof/>
              </w:rPr>
            </w:pPr>
            <w:r>
              <w:rPr>
                <w:noProof/>
              </w:rPr>
              <w:t>Rel-15</w:t>
            </w:r>
          </w:p>
        </w:tc>
      </w:tr>
      <w:tr w:rsidR="000A529D" w14:paraId="0F29C998" w14:textId="77777777" w:rsidTr="00B05A86">
        <w:tc>
          <w:tcPr>
            <w:tcW w:w="1843" w:type="dxa"/>
            <w:tcBorders>
              <w:left w:val="single" w:sz="4" w:space="0" w:color="auto"/>
              <w:bottom w:val="single" w:sz="4" w:space="0" w:color="auto"/>
            </w:tcBorders>
          </w:tcPr>
          <w:p w14:paraId="19FE315B" w14:textId="77777777" w:rsidR="000A529D" w:rsidRDefault="000A529D" w:rsidP="00B05A86">
            <w:pPr>
              <w:pStyle w:val="CRCoverPage"/>
              <w:spacing w:after="0"/>
              <w:rPr>
                <w:b/>
                <w:i/>
                <w:noProof/>
              </w:rPr>
            </w:pPr>
          </w:p>
        </w:tc>
        <w:tc>
          <w:tcPr>
            <w:tcW w:w="4678" w:type="dxa"/>
            <w:gridSpan w:val="8"/>
            <w:tcBorders>
              <w:bottom w:val="single" w:sz="4" w:space="0" w:color="auto"/>
            </w:tcBorders>
          </w:tcPr>
          <w:p w14:paraId="47B81F30" w14:textId="77777777" w:rsidR="000A529D" w:rsidRDefault="000A529D" w:rsidP="00B05A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157F0" w14:textId="77777777" w:rsidR="000A529D" w:rsidRDefault="000A529D" w:rsidP="00B05A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79AC8" w14:textId="77777777" w:rsidR="000A529D" w:rsidRPr="007C2097" w:rsidRDefault="000A529D" w:rsidP="00B05A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529D" w14:paraId="0C7397DF" w14:textId="77777777" w:rsidTr="00B05A86">
        <w:tc>
          <w:tcPr>
            <w:tcW w:w="1843" w:type="dxa"/>
          </w:tcPr>
          <w:p w14:paraId="51278504" w14:textId="77777777" w:rsidR="000A529D" w:rsidRDefault="000A529D" w:rsidP="00B05A86">
            <w:pPr>
              <w:pStyle w:val="CRCoverPage"/>
              <w:spacing w:after="0"/>
              <w:rPr>
                <w:b/>
                <w:i/>
                <w:noProof/>
                <w:sz w:val="8"/>
                <w:szCs w:val="8"/>
              </w:rPr>
            </w:pPr>
          </w:p>
        </w:tc>
        <w:tc>
          <w:tcPr>
            <w:tcW w:w="7798" w:type="dxa"/>
            <w:gridSpan w:val="10"/>
          </w:tcPr>
          <w:p w14:paraId="7426B827" w14:textId="77777777" w:rsidR="000A529D" w:rsidRDefault="000A529D" w:rsidP="00B05A86">
            <w:pPr>
              <w:pStyle w:val="CRCoverPage"/>
              <w:spacing w:after="0"/>
              <w:rPr>
                <w:noProof/>
                <w:sz w:val="8"/>
                <w:szCs w:val="8"/>
              </w:rPr>
            </w:pPr>
          </w:p>
        </w:tc>
      </w:tr>
      <w:tr w:rsidR="000A529D" w14:paraId="120C7327" w14:textId="77777777" w:rsidTr="00B05A86">
        <w:tc>
          <w:tcPr>
            <w:tcW w:w="2268" w:type="dxa"/>
            <w:gridSpan w:val="2"/>
            <w:tcBorders>
              <w:top w:val="single" w:sz="4" w:space="0" w:color="auto"/>
              <w:left w:val="single" w:sz="4" w:space="0" w:color="auto"/>
            </w:tcBorders>
          </w:tcPr>
          <w:p w14:paraId="49960879" w14:textId="77777777" w:rsidR="000A529D" w:rsidRDefault="000A529D" w:rsidP="00B05A8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BCFE838" w14:textId="1376FA87" w:rsidR="000A529D" w:rsidRPr="008247D3" w:rsidRDefault="000D4003" w:rsidP="000D4003">
            <w:pPr>
              <w:pStyle w:val="CRCoverPage"/>
              <w:spacing w:after="0"/>
              <w:rPr>
                <w:noProof/>
                <w:highlight w:val="green"/>
              </w:rPr>
            </w:pPr>
            <w:r>
              <w:rPr>
                <w:noProof/>
              </w:rPr>
              <w:t>TA accuracy test is incomplete.</w:t>
            </w:r>
          </w:p>
        </w:tc>
      </w:tr>
      <w:tr w:rsidR="000A529D" w14:paraId="0045FF06" w14:textId="77777777" w:rsidTr="00B05A86">
        <w:tc>
          <w:tcPr>
            <w:tcW w:w="2268" w:type="dxa"/>
            <w:gridSpan w:val="2"/>
            <w:tcBorders>
              <w:left w:val="single" w:sz="4" w:space="0" w:color="auto"/>
            </w:tcBorders>
          </w:tcPr>
          <w:p w14:paraId="02AA6B99" w14:textId="77777777" w:rsidR="000A529D" w:rsidRDefault="000A529D" w:rsidP="00B05A86">
            <w:pPr>
              <w:pStyle w:val="CRCoverPage"/>
              <w:spacing w:after="0"/>
              <w:rPr>
                <w:b/>
                <w:i/>
                <w:noProof/>
                <w:sz w:val="8"/>
                <w:szCs w:val="8"/>
              </w:rPr>
            </w:pPr>
          </w:p>
        </w:tc>
        <w:tc>
          <w:tcPr>
            <w:tcW w:w="7373" w:type="dxa"/>
            <w:gridSpan w:val="9"/>
            <w:tcBorders>
              <w:right w:val="single" w:sz="4" w:space="0" w:color="auto"/>
            </w:tcBorders>
          </w:tcPr>
          <w:p w14:paraId="5EEE8A8C" w14:textId="77777777" w:rsidR="000A529D" w:rsidRDefault="000A529D" w:rsidP="00B05A86">
            <w:pPr>
              <w:pStyle w:val="CRCoverPage"/>
              <w:spacing w:after="0"/>
              <w:rPr>
                <w:noProof/>
                <w:sz w:val="8"/>
                <w:szCs w:val="8"/>
              </w:rPr>
            </w:pPr>
          </w:p>
        </w:tc>
      </w:tr>
      <w:tr w:rsidR="000A529D" w14:paraId="6657B667" w14:textId="77777777" w:rsidTr="00B05A86">
        <w:tc>
          <w:tcPr>
            <w:tcW w:w="2268" w:type="dxa"/>
            <w:gridSpan w:val="2"/>
            <w:tcBorders>
              <w:left w:val="single" w:sz="4" w:space="0" w:color="auto"/>
            </w:tcBorders>
          </w:tcPr>
          <w:p w14:paraId="18552B5A" w14:textId="77777777" w:rsidR="000A529D" w:rsidRDefault="000A529D" w:rsidP="00B05A8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66CC895" w14:textId="160D3F8F" w:rsidR="000A529D" w:rsidRPr="005904C1" w:rsidRDefault="000A529D" w:rsidP="000D4003">
            <w:pPr>
              <w:pStyle w:val="CRCoverPage"/>
              <w:spacing w:after="0"/>
              <w:rPr>
                <w:i/>
              </w:rPr>
            </w:pPr>
            <w:r w:rsidRPr="00593389">
              <w:t>Introduce</w:t>
            </w:r>
            <w:r>
              <w:t xml:space="preserve"> </w:t>
            </w:r>
            <w:r w:rsidR="000D4003">
              <w:t>common configuration for e.g. BWP, TRS and etc.</w:t>
            </w:r>
          </w:p>
        </w:tc>
      </w:tr>
      <w:tr w:rsidR="000A529D" w14:paraId="6323E7FF" w14:textId="77777777" w:rsidTr="00B05A86">
        <w:tc>
          <w:tcPr>
            <w:tcW w:w="2268" w:type="dxa"/>
            <w:gridSpan w:val="2"/>
            <w:tcBorders>
              <w:left w:val="single" w:sz="4" w:space="0" w:color="auto"/>
            </w:tcBorders>
          </w:tcPr>
          <w:p w14:paraId="4DFD7B3E" w14:textId="77777777" w:rsidR="000A529D" w:rsidRDefault="000A529D" w:rsidP="00B05A86">
            <w:pPr>
              <w:pStyle w:val="CRCoverPage"/>
              <w:spacing w:after="0"/>
              <w:rPr>
                <w:b/>
                <w:i/>
                <w:noProof/>
                <w:sz w:val="8"/>
                <w:szCs w:val="8"/>
              </w:rPr>
            </w:pPr>
          </w:p>
        </w:tc>
        <w:tc>
          <w:tcPr>
            <w:tcW w:w="7373" w:type="dxa"/>
            <w:gridSpan w:val="9"/>
            <w:tcBorders>
              <w:right w:val="single" w:sz="4" w:space="0" w:color="auto"/>
            </w:tcBorders>
          </w:tcPr>
          <w:p w14:paraId="106DE62C" w14:textId="77777777" w:rsidR="000A529D" w:rsidRDefault="000A529D" w:rsidP="00B05A86">
            <w:pPr>
              <w:pStyle w:val="CRCoverPage"/>
              <w:spacing w:after="0"/>
              <w:rPr>
                <w:noProof/>
                <w:sz w:val="8"/>
                <w:szCs w:val="8"/>
              </w:rPr>
            </w:pPr>
          </w:p>
        </w:tc>
      </w:tr>
      <w:tr w:rsidR="000A529D" w14:paraId="0BDB7252" w14:textId="77777777" w:rsidTr="00B05A86">
        <w:tc>
          <w:tcPr>
            <w:tcW w:w="2268" w:type="dxa"/>
            <w:gridSpan w:val="2"/>
            <w:tcBorders>
              <w:left w:val="single" w:sz="4" w:space="0" w:color="auto"/>
              <w:bottom w:val="single" w:sz="4" w:space="0" w:color="auto"/>
            </w:tcBorders>
          </w:tcPr>
          <w:p w14:paraId="7387FC72" w14:textId="77777777" w:rsidR="000A529D" w:rsidRDefault="000A529D" w:rsidP="00B05A8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2ECA750" w14:textId="77777777" w:rsidR="000A529D" w:rsidRDefault="000A529D" w:rsidP="00B05A86">
            <w:pPr>
              <w:pStyle w:val="CRCoverPage"/>
              <w:spacing w:after="0"/>
              <w:rPr>
                <w:noProof/>
              </w:rPr>
            </w:pPr>
            <w:r>
              <w:rPr>
                <w:noProof/>
              </w:rPr>
              <w:t>TA accuracy test would still be incomplete.</w:t>
            </w:r>
          </w:p>
        </w:tc>
      </w:tr>
      <w:tr w:rsidR="000A529D" w14:paraId="46571303" w14:textId="77777777" w:rsidTr="00B05A86">
        <w:tc>
          <w:tcPr>
            <w:tcW w:w="2268" w:type="dxa"/>
            <w:gridSpan w:val="2"/>
          </w:tcPr>
          <w:p w14:paraId="7CBD677C" w14:textId="77777777" w:rsidR="000A529D" w:rsidRDefault="000A529D" w:rsidP="00B05A86">
            <w:pPr>
              <w:pStyle w:val="CRCoverPage"/>
              <w:spacing w:after="0"/>
              <w:rPr>
                <w:b/>
                <w:i/>
                <w:noProof/>
                <w:sz w:val="8"/>
                <w:szCs w:val="8"/>
              </w:rPr>
            </w:pPr>
          </w:p>
        </w:tc>
        <w:tc>
          <w:tcPr>
            <w:tcW w:w="7373" w:type="dxa"/>
            <w:gridSpan w:val="9"/>
          </w:tcPr>
          <w:p w14:paraId="09380CFE" w14:textId="77777777" w:rsidR="000A529D" w:rsidRDefault="000A529D" w:rsidP="00B05A86">
            <w:pPr>
              <w:pStyle w:val="CRCoverPage"/>
              <w:spacing w:after="0"/>
              <w:rPr>
                <w:noProof/>
                <w:sz w:val="8"/>
                <w:szCs w:val="8"/>
              </w:rPr>
            </w:pPr>
          </w:p>
        </w:tc>
      </w:tr>
      <w:tr w:rsidR="000A529D" w14:paraId="414197E1" w14:textId="77777777" w:rsidTr="00B05A86">
        <w:tc>
          <w:tcPr>
            <w:tcW w:w="2268" w:type="dxa"/>
            <w:gridSpan w:val="2"/>
            <w:tcBorders>
              <w:top w:val="single" w:sz="4" w:space="0" w:color="auto"/>
              <w:left w:val="single" w:sz="4" w:space="0" w:color="auto"/>
            </w:tcBorders>
          </w:tcPr>
          <w:p w14:paraId="15813069" w14:textId="77777777" w:rsidR="000A529D" w:rsidRDefault="000A529D" w:rsidP="00B05A8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82AE937" w14:textId="77777777" w:rsidR="000A529D" w:rsidRDefault="000A529D" w:rsidP="00B05A86">
            <w:pPr>
              <w:pStyle w:val="CRCoverPage"/>
              <w:spacing w:after="0"/>
              <w:ind w:left="100"/>
              <w:rPr>
                <w:noProof/>
              </w:rPr>
            </w:pPr>
            <w:r>
              <w:rPr>
                <w:noProof/>
              </w:rPr>
              <w:t>A.4.4.3, A.5.4.3</w:t>
            </w:r>
          </w:p>
        </w:tc>
      </w:tr>
      <w:tr w:rsidR="000A529D" w14:paraId="171987BE" w14:textId="77777777" w:rsidTr="00B05A86">
        <w:tc>
          <w:tcPr>
            <w:tcW w:w="2268" w:type="dxa"/>
            <w:gridSpan w:val="2"/>
            <w:tcBorders>
              <w:left w:val="single" w:sz="4" w:space="0" w:color="auto"/>
            </w:tcBorders>
          </w:tcPr>
          <w:p w14:paraId="0C6C75B9" w14:textId="77777777" w:rsidR="000A529D" w:rsidRDefault="000A529D" w:rsidP="00B05A86">
            <w:pPr>
              <w:pStyle w:val="CRCoverPage"/>
              <w:spacing w:after="0"/>
              <w:rPr>
                <w:b/>
                <w:i/>
                <w:noProof/>
                <w:sz w:val="8"/>
                <w:szCs w:val="8"/>
              </w:rPr>
            </w:pPr>
          </w:p>
        </w:tc>
        <w:tc>
          <w:tcPr>
            <w:tcW w:w="7373" w:type="dxa"/>
            <w:gridSpan w:val="9"/>
            <w:tcBorders>
              <w:right w:val="single" w:sz="4" w:space="0" w:color="auto"/>
            </w:tcBorders>
          </w:tcPr>
          <w:p w14:paraId="37ECEBA9" w14:textId="77777777" w:rsidR="000A529D" w:rsidRDefault="000A529D" w:rsidP="00B05A86">
            <w:pPr>
              <w:pStyle w:val="CRCoverPage"/>
              <w:spacing w:after="0"/>
              <w:rPr>
                <w:noProof/>
                <w:sz w:val="8"/>
                <w:szCs w:val="8"/>
              </w:rPr>
            </w:pPr>
          </w:p>
        </w:tc>
      </w:tr>
      <w:tr w:rsidR="000A529D" w14:paraId="019170FE" w14:textId="77777777" w:rsidTr="00B05A86">
        <w:tc>
          <w:tcPr>
            <w:tcW w:w="2268" w:type="dxa"/>
            <w:gridSpan w:val="2"/>
            <w:tcBorders>
              <w:left w:val="single" w:sz="4" w:space="0" w:color="auto"/>
            </w:tcBorders>
          </w:tcPr>
          <w:p w14:paraId="4979333A" w14:textId="77777777" w:rsidR="000A529D" w:rsidRDefault="000A529D" w:rsidP="00B05A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AF228B" w14:textId="77777777" w:rsidR="000A529D" w:rsidRDefault="000A529D" w:rsidP="00B05A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CD0C9B" w14:textId="77777777" w:rsidR="000A529D" w:rsidRDefault="000A529D" w:rsidP="00B05A86">
            <w:pPr>
              <w:pStyle w:val="CRCoverPage"/>
              <w:spacing w:after="0"/>
              <w:jc w:val="center"/>
              <w:rPr>
                <w:b/>
                <w:caps/>
                <w:noProof/>
              </w:rPr>
            </w:pPr>
            <w:r>
              <w:rPr>
                <w:b/>
                <w:caps/>
                <w:noProof/>
              </w:rPr>
              <w:t>N</w:t>
            </w:r>
          </w:p>
        </w:tc>
        <w:tc>
          <w:tcPr>
            <w:tcW w:w="2977" w:type="dxa"/>
            <w:gridSpan w:val="3"/>
          </w:tcPr>
          <w:p w14:paraId="7B69758A" w14:textId="77777777" w:rsidR="000A529D" w:rsidRDefault="000A529D" w:rsidP="00B05A8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7CF2A2B" w14:textId="77777777" w:rsidR="000A529D" w:rsidRDefault="000A529D" w:rsidP="00B05A86">
            <w:pPr>
              <w:pStyle w:val="CRCoverPage"/>
              <w:spacing w:after="0"/>
              <w:ind w:left="99"/>
              <w:rPr>
                <w:noProof/>
              </w:rPr>
            </w:pPr>
          </w:p>
        </w:tc>
      </w:tr>
      <w:tr w:rsidR="000A529D" w14:paraId="62166D19" w14:textId="77777777" w:rsidTr="00B05A86">
        <w:tc>
          <w:tcPr>
            <w:tcW w:w="2268" w:type="dxa"/>
            <w:gridSpan w:val="2"/>
            <w:tcBorders>
              <w:left w:val="single" w:sz="4" w:space="0" w:color="auto"/>
            </w:tcBorders>
          </w:tcPr>
          <w:p w14:paraId="43A86AAF" w14:textId="77777777" w:rsidR="000A529D" w:rsidRDefault="000A529D" w:rsidP="00B05A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18E13" w14:textId="77777777" w:rsidR="000A529D" w:rsidRDefault="000A529D" w:rsidP="00B05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42D51" w14:textId="77777777" w:rsidR="000A529D" w:rsidRDefault="000A529D" w:rsidP="00B05A86">
            <w:pPr>
              <w:pStyle w:val="CRCoverPage"/>
              <w:spacing w:after="0"/>
              <w:jc w:val="center"/>
              <w:rPr>
                <w:b/>
                <w:caps/>
                <w:noProof/>
              </w:rPr>
            </w:pPr>
            <w:r>
              <w:rPr>
                <w:b/>
                <w:caps/>
                <w:noProof/>
              </w:rPr>
              <w:t>X</w:t>
            </w:r>
          </w:p>
        </w:tc>
        <w:tc>
          <w:tcPr>
            <w:tcW w:w="2977" w:type="dxa"/>
            <w:gridSpan w:val="3"/>
          </w:tcPr>
          <w:p w14:paraId="1CCB6208" w14:textId="77777777" w:rsidR="000A529D" w:rsidRDefault="000A529D" w:rsidP="00B05A8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17C8C12" w14:textId="77777777" w:rsidR="000A529D" w:rsidRDefault="000A529D" w:rsidP="00B05A86">
            <w:pPr>
              <w:pStyle w:val="CRCoverPage"/>
              <w:spacing w:after="0"/>
              <w:ind w:left="99"/>
              <w:rPr>
                <w:noProof/>
              </w:rPr>
            </w:pPr>
            <w:r>
              <w:rPr>
                <w:noProof/>
              </w:rPr>
              <w:t xml:space="preserve">TS/TR ... CR ... </w:t>
            </w:r>
          </w:p>
        </w:tc>
      </w:tr>
      <w:tr w:rsidR="000A529D" w14:paraId="45525373" w14:textId="77777777" w:rsidTr="00B05A86">
        <w:tc>
          <w:tcPr>
            <w:tcW w:w="2268" w:type="dxa"/>
            <w:gridSpan w:val="2"/>
            <w:tcBorders>
              <w:left w:val="single" w:sz="4" w:space="0" w:color="auto"/>
            </w:tcBorders>
          </w:tcPr>
          <w:p w14:paraId="11643AC4" w14:textId="77777777" w:rsidR="000A529D" w:rsidRDefault="000A529D" w:rsidP="00B05A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F2D25" w14:textId="77777777" w:rsidR="000A529D" w:rsidRDefault="000A529D" w:rsidP="00B05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3CA45" w14:textId="77777777" w:rsidR="000A529D" w:rsidRDefault="000A529D" w:rsidP="00B05A86">
            <w:pPr>
              <w:pStyle w:val="CRCoverPage"/>
              <w:spacing w:after="0"/>
              <w:jc w:val="center"/>
              <w:rPr>
                <w:b/>
                <w:caps/>
                <w:noProof/>
              </w:rPr>
            </w:pPr>
            <w:r>
              <w:rPr>
                <w:b/>
                <w:caps/>
                <w:noProof/>
              </w:rPr>
              <w:t>X</w:t>
            </w:r>
          </w:p>
        </w:tc>
        <w:tc>
          <w:tcPr>
            <w:tcW w:w="2977" w:type="dxa"/>
            <w:gridSpan w:val="3"/>
          </w:tcPr>
          <w:p w14:paraId="2ED38D23" w14:textId="77777777" w:rsidR="000A529D" w:rsidRDefault="000A529D" w:rsidP="00B05A8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4DA49EA" w14:textId="77777777" w:rsidR="000A529D" w:rsidRDefault="000A529D" w:rsidP="00B05A86">
            <w:pPr>
              <w:pStyle w:val="CRCoverPage"/>
              <w:spacing w:after="0"/>
              <w:ind w:left="99"/>
              <w:rPr>
                <w:noProof/>
              </w:rPr>
            </w:pPr>
            <w:r>
              <w:rPr>
                <w:noProof/>
              </w:rPr>
              <w:t>TS/TR ... CR ...</w:t>
            </w:r>
          </w:p>
        </w:tc>
      </w:tr>
      <w:tr w:rsidR="000A529D" w14:paraId="7A35C654" w14:textId="77777777" w:rsidTr="00B05A86">
        <w:tc>
          <w:tcPr>
            <w:tcW w:w="2268" w:type="dxa"/>
            <w:gridSpan w:val="2"/>
            <w:tcBorders>
              <w:left w:val="single" w:sz="4" w:space="0" w:color="auto"/>
            </w:tcBorders>
          </w:tcPr>
          <w:p w14:paraId="02583A86" w14:textId="77777777" w:rsidR="000A529D" w:rsidRDefault="000A529D" w:rsidP="00B05A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9CEB2" w14:textId="77777777" w:rsidR="000A529D" w:rsidRDefault="000A529D" w:rsidP="00B05A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5FF" w14:textId="77777777" w:rsidR="000A529D" w:rsidRDefault="000A529D" w:rsidP="00B05A86">
            <w:pPr>
              <w:pStyle w:val="CRCoverPage"/>
              <w:spacing w:after="0"/>
              <w:jc w:val="center"/>
              <w:rPr>
                <w:b/>
                <w:caps/>
                <w:noProof/>
              </w:rPr>
            </w:pPr>
            <w:r>
              <w:rPr>
                <w:b/>
                <w:caps/>
                <w:noProof/>
              </w:rPr>
              <w:t>X</w:t>
            </w:r>
          </w:p>
        </w:tc>
        <w:tc>
          <w:tcPr>
            <w:tcW w:w="2977" w:type="dxa"/>
            <w:gridSpan w:val="3"/>
          </w:tcPr>
          <w:p w14:paraId="53232C03" w14:textId="77777777" w:rsidR="000A529D" w:rsidRDefault="000A529D" w:rsidP="00B05A8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5C47A9" w14:textId="77777777" w:rsidR="000A529D" w:rsidRDefault="000A529D" w:rsidP="00B05A86">
            <w:pPr>
              <w:pStyle w:val="CRCoverPage"/>
              <w:spacing w:after="0"/>
              <w:ind w:left="99"/>
              <w:rPr>
                <w:noProof/>
              </w:rPr>
            </w:pPr>
            <w:r>
              <w:rPr>
                <w:noProof/>
              </w:rPr>
              <w:t xml:space="preserve">TS/TR ... CR ... </w:t>
            </w:r>
          </w:p>
        </w:tc>
      </w:tr>
      <w:tr w:rsidR="000A529D" w14:paraId="38154DCE" w14:textId="77777777" w:rsidTr="00B05A86">
        <w:tc>
          <w:tcPr>
            <w:tcW w:w="2268" w:type="dxa"/>
            <w:gridSpan w:val="2"/>
            <w:tcBorders>
              <w:left w:val="single" w:sz="4" w:space="0" w:color="auto"/>
            </w:tcBorders>
          </w:tcPr>
          <w:p w14:paraId="7C067D99" w14:textId="77777777" w:rsidR="000A529D" w:rsidRDefault="000A529D" w:rsidP="00B05A86">
            <w:pPr>
              <w:pStyle w:val="CRCoverPage"/>
              <w:spacing w:after="0"/>
              <w:rPr>
                <w:b/>
                <w:i/>
                <w:noProof/>
              </w:rPr>
            </w:pPr>
          </w:p>
        </w:tc>
        <w:tc>
          <w:tcPr>
            <w:tcW w:w="7373" w:type="dxa"/>
            <w:gridSpan w:val="9"/>
            <w:tcBorders>
              <w:right w:val="single" w:sz="4" w:space="0" w:color="auto"/>
            </w:tcBorders>
          </w:tcPr>
          <w:p w14:paraId="200D44CE" w14:textId="77777777" w:rsidR="000A529D" w:rsidRDefault="000A529D" w:rsidP="00B05A86">
            <w:pPr>
              <w:pStyle w:val="CRCoverPage"/>
              <w:spacing w:after="0"/>
              <w:rPr>
                <w:noProof/>
              </w:rPr>
            </w:pPr>
          </w:p>
        </w:tc>
      </w:tr>
      <w:tr w:rsidR="000A529D" w14:paraId="0B456F71" w14:textId="77777777" w:rsidTr="00B05A86">
        <w:tc>
          <w:tcPr>
            <w:tcW w:w="2268" w:type="dxa"/>
            <w:gridSpan w:val="2"/>
            <w:tcBorders>
              <w:left w:val="single" w:sz="4" w:space="0" w:color="auto"/>
              <w:bottom w:val="single" w:sz="4" w:space="0" w:color="auto"/>
            </w:tcBorders>
          </w:tcPr>
          <w:p w14:paraId="2456AFCE" w14:textId="77777777" w:rsidR="000A529D" w:rsidRDefault="000A529D" w:rsidP="00B05A8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CA32EC1" w14:textId="77777777" w:rsidR="000A529D" w:rsidRDefault="000A529D" w:rsidP="00B05A86">
            <w:pPr>
              <w:pStyle w:val="CRCoverPage"/>
              <w:spacing w:after="0"/>
              <w:ind w:left="100"/>
              <w:rPr>
                <w:noProof/>
              </w:rPr>
            </w:pPr>
          </w:p>
        </w:tc>
      </w:tr>
    </w:tbl>
    <w:p w14:paraId="7AB1B13C" w14:textId="77777777" w:rsidR="001E41F3" w:rsidRDefault="001E41F3">
      <w:pPr>
        <w:pStyle w:val="CRCoverPage"/>
        <w:spacing w:after="0"/>
        <w:rPr>
          <w:noProof/>
          <w:sz w:val="8"/>
          <w:szCs w:val="8"/>
        </w:rPr>
      </w:pPr>
    </w:p>
    <w:p w14:paraId="0DE954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5380B6" w14:textId="77777777" w:rsidR="00BD16E2" w:rsidRPr="007D3AB9" w:rsidRDefault="00BD16E2"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7E0BFCEB" w14:textId="77777777" w:rsidR="007C2C5F" w:rsidRPr="00B952AC" w:rsidRDefault="007C2C5F" w:rsidP="007C2C5F">
      <w:pPr>
        <w:pStyle w:val="Heading3"/>
        <w:rPr>
          <w:ins w:id="2" w:author="Li, Qiming" w:date="2018-10-12T00:34:00Z"/>
          <w:lang w:eastAsia="zh-CN"/>
        </w:rPr>
      </w:pPr>
      <w:bookmarkStart w:id="3" w:name="_Toc368029101"/>
      <w:bookmarkStart w:id="4" w:name="_Toc383691280"/>
      <w:bookmarkStart w:id="5" w:name="_Toc368029102"/>
      <w:ins w:id="6" w:author="Li, Qiming" w:date="2018-10-12T00:34:00Z">
        <w:r w:rsidRPr="00B952AC">
          <w:t>A.</w:t>
        </w:r>
        <w:r>
          <w:t>4.4.3</w:t>
        </w:r>
        <w:r w:rsidRPr="00B952AC">
          <w:tab/>
        </w:r>
        <w:bookmarkEnd w:id="3"/>
        <w:r w:rsidRPr="00427F08">
          <w:rPr>
            <w:noProof/>
          </w:rPr>
          <w:t xml:space="preserve">Timing Advance </w:t>
        </w:r>
      </w:ins>
    </w:p>
    <w:p w14:paraId="2CF2BDCE" w14:textId="77777777" w:rsidR="007C2C5F" w:rsidRDefault="007C2C5F" w:rsidP="007C2C5F">
      <w:pPr>
        <w:pStyle w:val="Heading4"/>
        <w:rPr>
          <w:ins w:id="7" w:author="Li, Qiming" w:date="2018-10-12T00:34:00Z"/>
        </w:rPr>
      </w:pPr>
      <w:ins w:id="8" w:author="Li, Qiming" w:date="2018-10-12T00:34:00Z">
        <w:r w:rsidRPr="00B952AC">
          <w:t>A.</w:t>
        </w:r>
        <w:r>
          <w:t>4.4.3.1 Test Purpose and Environment</w:t>
        </w:r>
      </w:ins>
    </w:p>
    <w:p w14:paraId="77685A2E" w14:textId="77777777" w:rsidR="007C2C5F" w:rsidRDefault="007C2C5F" w:rsidP="007C2C5F">
      <w:pPr>
        <w:rPr>
          <w:ins w:id="9" w:author="Li, Qiming" w:date="2018-10-12T00:34:00Z"/>
        </w:rPr>
      </w:pPr>
      <w:ins w:id="10" w:author="Li, Qiming" w:date="2018-10-12T00:34:00Z">
        <w:r w:rsidRPr="00540C7E">
          <w:t xml:space="preserve">The purpose of the test is to verify UE Timing Advance adjustment </w:t>
        </w:r>
        <w:r>
          <w:t xml:space="preserve">delay and </w:t>
        </w:r>
        <w:r w:rsidRPr="00540C7E">
          <w:t>accuracy</w:t>
        </w:r>
        <w:r>
          <w:t xml:space="preserve"> requirement defined in clause 7.3.</w:t>
        </w:r>
      </w:ins>
    </w:p>
    <w:p w14:paraId="79588873" w14:textId="77777777" w:rsidR="007C2C5F" w:rsidRDefault="007C2C5F" w:rsidP="007C2C5F">
      <w:pPr>
        <w:pStyle w:val="Heading4"/>
        <w:rPr>
          <w:ins w:id="11" w:author="Li, Qiming" w:date="2018-10-12T00:34:00Z"/>
        </w:rPr>
      </w:pPr>
      <w:ins w:id="12" w:author="Li, Qiming" w:date="2018-10-12T00:34:00Z">
        <w:r w:rsidRPr="00B952AC">
          <w:t>A.</w:t>
        </w:r>
        <w:r>
          <w:t>4.4.3.2 Test Parameters</w:t>
        </w:r>
      </w:ins>
    </w:p>
    <w:p w14:paraId="547799CA" w14:textId="77777777" w:rsidR="007C2C5F" w:rsidRDefault="007C2C5F" w:rsidP="007C2C5F">
      <w:pPr>
        <w:rPr>
          <w:ins w:id="13" w:author="Li, Qiming" w:date="2018-10-12T00:34:00Z"/>
        </w:rPr>
      </w:pPr>
      <w:ins w:id="14" w:author="Li, Qiming" w:date="2018-10-12T00:34:00Z">
        <w:r>
          <w:t>Supported test configurations are shown in table A.4.4.3.2-1.</w:t>
        </w:r>
        <w:r w:rsidRPr="004B07C3">
          <w:t xml:space="preserve"> </w:t>
        </w:r>
        <w:r>
          <w:t>Both timing advance adjustment delay and accuracy are tested by using the parameters in table A.4.4.3.2-2,</w:t>
        </w:r>
        <w:r w:rsidRPr="00F34587">
          <w:t xml:space="preserve"> </w:t>
        </w:r>
        <w:r>
          <w:t>A.4.4.3.2-3 and</w:t>
        </w:r>
        <w:r w:rsidRPr="00F34587">
          <w:t xml:space="preserve"> </w:t>
        </w:r>
        <w:r>
          <w:t xml:space="preserve">A.4.4.3.2-4. The configuration of Cell 1 (LTE PCell) is specified in section </w:t>
        </w:r>
        <w:r>
          <w:rPr>
            <w:snapToGrid w:val="0"/>
          </w:rPr>
          <w:t>A.3.7.2.1.</w:t>
        </w:r>
        <w:r>
          <w:t xml:space="preserve"> </w:t>
        </w:r>
      </w:ins>
    </w:p>
    <w:p w14:paraId="0B53B786" w14:textId="77777777" w:rsidR="007C2C5F" w:rsidRPr="00B952AC" w:rsidRDefault="007C2C5F" w:rsidP="007C2C5F">
      <w:pPr>
        <w:rPr>
          <w:ins w:id="15" w:author="Li, Qiming" w:date="2018-10-12T00:34:00Z"/>
        </w:rPr>
      </w:pPr>
      <w:ins w:id="16" w:author="Li, Qiming" w:date="2018-10-12T00:34:00Z">
        <w:r>
          <w:t xml:space="preserve">In all test cases, </w:t>
        </w:r>
        <w:r w:rsidRPr="00B952AC">
          <w:t xml:space="preserve">two cells are used.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Each</w:t>
        </w:r>
        <w:r w:rsidRPr="00B952AC">
          <w:t xml:space="preserv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A.4.4.3.2-3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ins>
    </w:p>
    <w:p w14:paraId="25B43AB1" w14:textId="77777777" w:rsidR="007C2C5F" w:rsidRPr="00B952AC" w:rsidRDefault="007C2C5F" w:rsidP="007C2C5F">
      <w:pPr>
        <w:rPr>
          <w:ins w:id="17" w:author="Li, Qiming" w:date="2018-10-12T00:34:00Z"/>
        </w:rPr>
      </w:pPr>
      <w:ins w:id="18" w:author="Li, Qiming" w:date="2018-10-12T00:34: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14:paraId="0E3C55D2" w14:textId="77777777" w:rsidR="007C2C5F" w:rsidRPr="00B952AC" w:rsidRDefault="007C2C5F" w:rsidP="007C2C5F">
      <w:pPr>
        <w:rPr>
          <w:ins w:id="19" w:author="Li, Qiming" w:date="2018-10-12T00:34:00Z"/>
        </w:rPr>
      </w:pPr>
      <w:ins w:id="20" w:author="Li, Qiming" w:date="2018-10-12T00:34: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r>
          <w:t>4.4.3.2-2</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14:paraId="3BB511A3" w14:textId="77777777" w:rsidR="007C2C5F" w:rsidRPr="00B952AC" w:rsidRDefault="007C2C5F" w:rsidP="007C2C5F">
      <w:pPr>
        <w:rPr>
          <w:ins w:id="21" w:author="Li, Qiming" w:date="2018-10-12T00:34:00Z"/>
        </w:rPr>
      </w:pPr>
      <w:ins w:id="22" w:author="Li, Qiming" w:date="2018-10-12T00:34:00Z">
        <w:r w:rsidRPr="00B952AC">
          <w:t xml:space="preserve">As specified in Clause 7.3.2.1,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14:paraId="2C726478" w14:textId="77777777" w:rsidR="007C2C5F" w:rsidRPr="00B952AC" w:rsidRDefault="007C2C5F" w:rsidP="007C2C5F">
      <w:pPr>
        <w:rPr>
          <w:ins w:id="23" w:author="Li, Qiming" w:date="2018-10-12T00:34:00Z"/>
        </w:rPr>
      </w:pPr>
      <w:ins w:id="24" w:author="Li, Qiming" w:date="2018-10-12T00:34:00Z">
        <w:r w:rsidRPr="00B952AC">
          <w:t>The UE Time Alignment Timer, described in Clause 5.2 in TS 3</w:t>
        </w:r>
        <w:r>
          <w:t>8</w:t>
        </w:r>
        <w:r w:rsidRPr="00B952AC">
          <w:t>.321, shall be configured so that it does not expire in the duration of the test.</w:t>
        </w:r>
      </w:ins>
    </w:p>
    <w:p w14:paraId="3B8529A8" w14:textId="77777777" w:rsidR="007C2C5F" w:rsidRPr="00B952AC" w:rsidRDefault="007C2C5F" w:rsidP="007C2C5F">
      <w:pPr>
        <w:pStyle w:val="TH"/>
        <w:rPr>
          <w:ins w:id="25" w:author="Li, Qiming" w:date="2018-10-12T00:34:00Z"/>
          <w:lang w:eastAsia="zh-CN"/>
        </w:rPr>
      </w:pPr>
      <w:ins w:id="26" w:author="Li, Qiming" w:date="2018-10-12T00:34:00Z">
        <w:r w:rsidRPr="00B952AC">
          <w:t>Table A.</w:t>
        </w:r>
        <w:r>
          <w:t>4.4.3.2</w:t>
        </w:r>
        <w:r w:rsidRPr="00B952AC">
          <w:t xml:space="preserve">-1: </w:t>
        </w:r>
        <w:r>
          <w:t xml:space="preserve">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2C5F" w:rsidRPr="003F514D" w14:paraId="6C87B360" w14:textId="77777777" w:rsidTr="004D327C">
        <w:trPr>
          <w:ins w:id="27" w:author="Li, Qiming" w:date="2018-10-12T00:34:00Z"/>
        </w:trPr>
        <w:tc>
          <w:tcPr>
            <w:tcW w:w="2330" w:type="dxa"/>
            <w:shd w:val="clear" w:color="auto" w:fill="auto"/>
          </w:tcPr>
          <w:p w14:paraId="7E9BF89B" w14:textId="77777777" w:rsidR="007C2C5F" w:rsidRPr="00C95292" w:rsidRDefault="007C2C5F" w:rsidP="004D327C">
            <w:pPr>
              <w:rPr>
                <w:ins w:id="28" w:author="Li, Qiming" w:date="2018-10-12T00:34:00Z"/>
                <w:b/>
              </w:rPr>
            </w:pPr>
            <w:ins w:id="29" w:author="Li, Qiming" w:date="2018-10-12T00:34:00Z">
              <w:r>
                <w:rPr>
                  <w:b/>
                </w:rPr>
                <w:t>Config</w:t>
              </w:r>
            </w:ins>
          </w:p>
        </w:tc>
        <w:tc>
          <w:tcPr>
            <w:tcW w:w="7299" w:type="dxa"/>
            <w:shd w:val="clear" w:color="auto" w:fill="auto"/>
          </w:tcPr>
          <w:p w14:paraId="409D45B3" w14:textId="77777777" w:rsidR="007C2C5F" w:rsidRPr="00C95292" w:rsidRDefault="007C2C5F" w:rsidP="004D327C">
            <w:pPr>
              <w:rPr>
                <w:ins w:id="30" w:author="Li, Qiming" w:date="2018-10-12T00:34:00Z"/>
                <w:b/>
              </w:rPr>
            </w:pPr>
            <w:ins w:id="31" w:author="Li, Qiming" w:date="2018-10-12T00:34:00Z">
              <w:r w:rsidRPr="00C95292">
                <w:rPr>
                  <w:b/>
                </w:rPr>
                <w:t>Description</w:t>
              </w:r>
            </w:ins>
          </w:p>
        </w:tc>
      </w:tr>
      <w:tr w:rsidR="007C2C5F" w:rsidRPr="003F514D" w14:paraId="196D444B" w14:textId="77777777" w:rsidTr="004D327C">
        <w:trPr>
          <w:ins w:id="32" w:author="Li, Qiming" w:date="2018-10-12T00:34:00Z"/>
        </w:trPr>
        <w:tc>
          <w:tcPr>
            <w:tcW w:w="2330" w:type="dxa"/>
            <w:shd w:val="clear" w:color="auto" w:fill="auto"/>
          </w:tcPr>
          <w:p w14:paraId="2CF9516D" w14:textId="77777777" w:rsidR="007C2C5F" w:rsidRPr="00C95292" w:rsidRDefault="007C2C5F" w:rsidP="004D327C">
            <w:pPr>
              <w:rPr>
                <w:ins w:id="33" w:author="Li, Qiming" w:date="2018-10-12T00:34:00Z"/>
              </w:rPr>
            </w:pPr>
            <w:ins w:id="34" w:author="Li, Qiming" w:date="2018-10-12T00:34:00Z">
              <w:r w:rsidRPr="00C95292">
                <w:t>1</w:t>
              </w:r>
            </w:ins>
          </w:p>
        </w:tc>
        <w:tc>
          <w:tcPr>
            <w:tcW w:w="7299" w:type="dxa"/>
            <w:shd w:val="clear" w:color="auto" w:fill="auto"/>
          </w:tcPr>
          <w:p w14:paraId="73B59DA2" w14:textId="77777777" w:rsidR="007C2C5F" w:rsidRPr="00C95292" w:rsidRDefault="007C2C5F" w:rsidP="004D327C">
            <w:pPr>
              <w:rPr>
                <w:ins w:id="35" w:author="Li, Qiming" w:date="2018-10-12T00:34:00Z"/>
              </w:rPr>
            </w:pPr>
            <w:ins w:id="36" w:author="Li, Qiming" w:date="2018-10-12T00:34:00Z">
              <w:r w:rsidRPr="00C95292">
                <w:t>LTE FDD, NR 15 kHz SSB SCS, 10MHz bandwidth, FDD duplex mode</w:t>
              </w:r>
            </w:ins>
          </w:p>
        </w:tc>
      </w:tr>
      <w:tr w:rsidR="007C2C5F" w:rsidRPr="003F514D" w14:paraId="36245FD2" w14:textId="77777777" w:rsidTr="004D327C">
        <w:trPr>
          <w:ins w:id="37" w:author="Li, Qiming" w:date="2018-10-12T00:34:00Z"/>
        </w:trPr>
        <w:tc>
          <w:tcPr>
            <w:tcW w:w="2330" w:type="dxa"/>
            <w:shd w:val="clear" w:color="auto" w:fill="auto"/>
          </w:tcPr>
          <w:p w14:paraId="0FE1AF37" w14:textId="77777777" w:rsidR="007C2C5F" w:rsidRPr="00C95292" w:rsidRDefault="007C2C5F" w:rsidP="004D327C">
            <w:pPr>
              <w:rPr>
                <w:ins w:id="38" w:author="Li, Qiming" w:date="2018-10-12T00:34:00Z"/>
              </w:rPr>
            </w:pPr>
            <w:ins w:id="39" w:author="Li, Qiming" w:date="2018-10-12T00:34:00Z">
              <w:r w:rsidRPr="00C95292">
                <w:t>2</w:t>
              </w:r>
            </w:ins>
          </w:p>
        </w:tc>
        <w:tc>
          <w:tcPr>
            <w:tcW w:w="7299" w:type="dxa"/>
            <w:shd w:val="clear" w:color="auto" w:fill="auto"/>
          </w:tcPr>
          <w:p w14:paraId="600B8CC6" w14:textId="77777777" w:rsidR="007C2C5F" w:rsidRPr="00C95292" w:rsidRDefault="007C2C5F" w:rsidP="004D327C">
            <w:pPr>
              <w:rPr>
                <w:ins w:id="40" w:author="Li, Qiming" w:date="2018-10-12T00:34:00Z"/>
              </w:rPr>
            </w:pPr>
            <w:ins w:id="41" w:author="Li, Qiming" w:date="2018-10-12T00:34:00Z">
              <w:r w:rsidRPr="00C95292">
                <w:t>LTE FDD, NR 15 kHz SSB SCS, 10MHz bandwidth, TDD duplex mode</w:t>
              </w:r>
            </w:ins>
          </w:p>
        </w:tc>
      </w:tr>
      <w:tr w:rsidR="007C2C5F" w:rsidRPr="003F514D" w14:paraId="4CE3E72D" w14:textId="77777777" w:rsidTr="004D327C">
        <w:trPr>
          <w:ins w:id="42" w:author="Li, Qiming" w:date="2018-10-12T00:34:00Z"/>
        </w:trPr>
        <w:tc>
          <w:tcPr>
            <w:tcW w:w="2330" w:type="dxa"/>
            <w:shd w:val="clear" w:color="auto" w:fill="auto"/>
          </w:tcPr>
          <w:p w14:paraId="2C7CD79A" w14:textId="77777777" w:rsidR="007C2C5F" w:rsidRPr="00C95292" w:rsidRDefault="007C2C5F" w:rsidP="004D327C">
            <w:pPr>
              <w:rPr>
                <w:ins w:id="43" w:author="Li, Qiming" w:date="2018-10-12T00:34:00Z"/>
              </w:rPr>
            </w:pPr>
            <w:ins w:id="44" w:author="Li, Qiming" w:date="2018-10-12T00:34:00Z">
              <w:r w:rsidRPr="00C95292">
                <w:t>3</w:t>
              </w:r>
            </w:ins>
          </w:p>
        </w:tc>
        <w:tc>
          <w:tcPr>
            <w:tcW w:w="7299" w:type="dxa"/>
            <w:shd w:val="clear" w:color="auto" w:fill="auto"/>
          </w:tcPr>
          <w:p w14:paraId="4C680064" w14:textId="77777777" w:rsidR="007C2C5F" w:rsidRPr="00C95292" w:rsidRDefault="007C2C5F" w:rsidP="004D327C">
            <w:pPr>
              <w:rPr>
                <w:ins w:id="45" w:author="Li, Qiming" w:date="2018-10-12T00:34:00Z"/>
              </w:rPr>
            </w:pPr>
            <w:ins w:id="46" w:author="Li, Qiming" w:date="2018-10-12T00:34:00Z">
              <w:r w:rsidRPr="00C95292">
                <w:t>LTE FDD, NR 30</w:t>
              </w:r>
              <w:r>
                <w:t xml:space="preserve"> </w:t>
              </w:r>
              <w:r w:rsidRPr="00C95292">
                <w:t>kHz SSB SCS, 40MHz bandwidth, TDD duplex mode</w:t>
              </w:r>
            </w:ins>
          </w:p>
        </w:tc>
      </w:tr>
      <w:tr w:rsidR="007C2C5F" w:rsidRPr="003F514D" w14:paraId="4C0E2078" w14:textId="77777777" w:rsidTr="004D327C">
        <w:trPr>
          <w:ins w:id="47" w:author="Li, Qiming" w:date="2018-10-12T00:34:00Z"/>
        </w:trPr>
        <w:tc>
          <w:tcPr>
            <w:tcW w:w="2330" w:type="dxa"/>
            <w:shd w:val="clear" w:color="auto" w:fill="auto"/>
          </w:tcPr>
          <w:p w14:paraId="5E2883EF" w14:textId="77777777" w:rsidR="007C2C5F" w:rsidRPr="00C95292" w:rsidRDefault="007C2C5F" w:rsidP="004D327C">
            <w:pPr>
              <w:rPr>
                <w:ins w:id="48" w:author="Li, Qiming" w:date="2018-10-12T00:34:00Z"/>
              </w:rPr>
            </w:pPr>
            <w:ins w:id="49" w:author="Li, Qiming" w:date="2018-10-12T00:34:00Z">
              <w:r w:rsidRPr="00C95292">
                <w:t>4</w:t>
              </w:r>
            </w:ins>
          </w:p>
        </w:tc>
        <w:tc>
          <w:tcPr>
            <w:tcW w:w="7299" w:type="dxa"/>
            <w:shd w:val="clear" w:color="auto" w:fill="auto"/>
          </w:tcPr>
          <w:p w14:paraId="535A58D1" w14:textId="77777777" w:rsidR="007C2C5F" w:rsidRPr="00C95292" w:rsidRDefault="007C2C5F" w:rsidP="004D327C">
            <w:pPr>
              <w:rPr>
                <w:ins w:id="50" w:author="Li, Qiming" w:date="2018-10-12T00:34:00Z"/>
              </w:rPr>
            </w:pPr>
            <w:ins w:id="51" w:author="Li, Qiming" w:date="2018-10-12T00:34:00Z">
              <w:r w:rsidRPr="00C95292">
                <w:t>LTE TDD, NR 15 kHz SSB SCS, 10MHz bandwidth, FDD duplex mode</w:t>
              </w:r>
            </w:ins>
          </w:p>
        </w:tc>
      </w:tr>
      <w:tr w:rsidR="007C2C5F" w:rsidRPr="003F514D" w14:paraId="77D34581" w14:textId="77777777" w:rsidTr="004D327C">
        <w:trPr>
          <w:ins w:id="52" w:author="Li, Qiming" w:date="2018-10-12T00:34:00Z"/>
        </w:trPr>
        <w:tc>
          <w:tcPr>
            <w:tcW w:w="2330" w:type="dxa"/>
            <w:shd w:val="clear" w:color="auto" w:fill="auto"/>
          </w:tcPr>
          <w:p w14:paraId="55006D90" w14:textId="77777777" w:rsidR="007C2C5F" w:rsidRPr="00C95292" w:rsidRDefault="007C2C5F" w:rsidP="004D327C">
            <w:pPr>
              <w:rPr>
                <w:ins w:id="53" w:author="Li, Qiming" w:date="2018-10-12T00:34:00Z"/>
              </w:rPr>
            </w:pPr>
            <w:ins w:id="54" w:author="Li, Qiming" w:date="2018-10-12T00:34:00Z">
              <w:r w:rsidRPr="00C95292">
                <w:t>5</w:t>
              </w:r>
            </w:ins>
          </w:p>
        </w:tc>
        <w:tc>
          <w:tcPr>
            <w:tcW w:w="7299" w:type="dxa"/>
            <w:shd w:val="clear" w:color="auto" w:fill="auto"/>
          </w:tcPr>
          <w:p w14:paraId="0C782294" w14:textId="77777777" w:rsidR="007C2C5F" w:rsidRPr="00C95292" w:rsidRDefault="007C2C5F" w:rsidP="004D327C">
            <w:pPr>
              <w:rPr>
                <w:ins w:id="55" w:author="Li, Qiming" w:date="2018-10-12T00:34:00Z"/>
              </w:rPr>
            </w:pPr>
            <w:ins w:id="56" w:author="Li, Qiming" w:date="2018-10-12T00:34:00Z">
              <w:r w:rsidRPr="00C95292">
                <w:t>LTE TDD, NR 15 kHz SSB SCS, 10MHz bandwidth, TDD duplex mode</w:t>
              </w:r>
            </w:ins>
          </w:p>
        </w:tc>
      </w:tr>
      <w:tr w:rsidR="007C2C5F" w:rsidRPr="003F514D" w14:paraId="33899F89" w14:textId="77777777" w:rsidTr="004D327C">
        <w:trPr>
          <w:ins w:id="57" w:author="Li, Qiming" w:date="2018-10-12T00:34:00Z"/>
        </w:trPr>
        <w:tc>
          <w:tcPr>
            <w:tcW w:w="2330" w:type="dxa"/>
            <w:shd w:val="clear" w:color="auto" w:fill="auto"/>
          </w:tcPr>
          <w:p w14:paraId="7F1E5979" w14:textId="77777777" w:rsidR="007C2C5F" w:rsidRPr="00C95292" w:rsidRDefault="007C2C5F" w:rsidP="004D327C">
            <w:pPr>
              <w:rPr>
                <w:ins w:id="58" w:author="Li, Qiming" w:date="2018-10-12T00:34:00Z"/>
              </w:rPr>
            </w:pPr>
            <w:ins w:id="59" w:author="Li, Qiming" w:date="2018-10-12T00:34:00Z">
              <w:r w:rsidRPr="00C95292">
                <w:t>6</w:t>
              </w:r>
            </w:ins>
          </w:p>
        </w:tc>
        <w:tc>
          <w:tcPr>
            <w:tcW w:w="7299" w:type="dxa"/>
            <w:shd w:val="clear" w:color="auto" w:fill="auto"/>
          </w:tcPr>
          <w:p w14:paraId="4A5B81A6" w14:textId="77777777" w:rsidR="007C2C5F" w:rsidRPr="00C95292" w:rsidRDefault="007C2C5F" w:rsidP="004D327C">
            <w:pPr>
              <w:rPr>
                <w:ins w:id="60" w:author="Li, Qiming" w:date="2018-10-12T00:34:00Z"/>
              </w:rPr>
            </w:pPr>
            <w:ins w:id="61" w:author="Li, Qiming" w:date="2018-10-12T00:34:00Z">
              <w:r w:rsidRPr="00C95292">
                <w:t>LTE TDD, NR 30</w:t>
              </w:r>
              <w:r>
                <w:t xml:space="preserve"> </w:t>
              </w:r>
              <w:r w:rsidRPr="00C95292">
                <w:t>kHz SSB SCS, 40MHz bandwidth, TDD duplex mode</w:t>
              </w:r>
            </w:ins>
          </w:p>
        </w:tc>
      </w:tr>
      <w:tr w:rsidR="007C2C5F" w:rsidRPr="003F514D" w14:paraId="1DDBDDAE" w14:textId="77777777" w:rsidTr="004D327C">
        <w:trPr>
          <w:ins w:id="62" w:author="Li, Qiming" w:date="2018-10-12T00:34:00Z"/>
        </w:trPr>
        <w:tc>
          <w:tcPr>
            <w:tcW w:w="9629" w:type="dxa"/>
            <w:gridSpan w:val="2"/>
            <w:shd w:val="clear" w:color="auto" w:fill="auto"/>
          </w:tcPr>
          <w:p w14:paraId="41BA29A1" w14:textId="77777777" w:rsidR="007C2C5F" w:rsidRPr="00C95292" w:rsidRDefault="007C2C5F" w:rsidP="004D327C">
            <w:pPr>
              <w:rPr>
                <w:ins w:id="63" w:author="Li, Qiming" w:date="2018-10-12T00:34:00Z"/>
              </w:rPr>
            </w:pPr>
            <w:ins w:id="64" w:author="Li, Qiming" w:date="2018-10-12T00:34:00Z">
              <w:r w:rsidRPr="00C95292">
                <w:t xml:space="preserve">Note: The UE is only required to </w:t>
              </w:r>
              <w:r>
                <w:t>be tested</w:t>
              </w:r>
              <w:r w:rsidRPr="00C95292">
                <w:t xml:space="preserve"> in one of the supported test configurations</w:t>
              </w:r>
            </w:ins>
          </w:p>
        </w:tc>
      </w:tr>
    </w:tbl>
    <w:p w14:paraId="16D42E09" w14:textId="77777777" w:rsidR="007C2C5F" w:rsidRDefault="007C2C5F" w:rsidP="007C2C5F">
      <w:pPr>
        <w:rPr>
          <w:ins w:id="65" w:author="Li, Qiming" w:date="2018-10-12T00:34:00Z"/>
        </w:rPr>
      </w:pPr>
    </w:p>
    <w:p w14:paraId="64F6D03B" w14:textId="77777777" w:rsidR="007C2C5F" w:rsidRDefault="007C2C5F" w:rsidP="007C2C5F">
      <w:pPr>
        <w:pStyle w:val="TH"/>
        <w:rPr>
          <w:ins w:id="66" w:author="Li, Qiming" w:date="2018-10-12T00:34:00Z"/>
          <w:rFonts w:ascii="Calibri" w:eastAsia="Calibri" w:hAnsi="Calibri"/>
          <w:sz w:val="22"/>
          <w:szCs w:val="22"/>
        </w:rPr>
      </w:pPr>
      <w:ins w:id="67" w:author="Li, Qiming" w:date="2018-10-12T00:34:00Z">
        <w:r>
          <w:lastRenderedPageBreak/>
          <w:t>Table A.4.4.3.2</w:t>
        </w:r>
        <w:r w:rsidRPr="00B952AC">
          <w:t>-</w:t>
        </w:r>
        <w:r>
          <w:t>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C2C5F" w:rsidRPr="00B952AC" w14:paraId="3FD1F8E1" w14:textId="77777777" w:rsidTr="004D327C">
        <w:trPr>
          <w:cantSplit/>
          <w:jc w:val="center"/>
          <w:ins w:id="68" w:author="Li, Qiming" w:date="2018-10-12T00:34:00Z"/>
        </w:trPr>
        <w:tc>
          <w:tcPr>
            <w:tcW w:w="2543" w:type="dxa"/>
          </w:tcPr>
          <w:p w14:paraId="6B9F53C7" w14:textId="77777777" w:rsidR="007C2C5F" w:rsidRPr="00B952AC" w:rsidRDefault="007C2C5F" w:rsidP="004D327C">
            <w:pPr>
              <w:pStyle w:val="TAH"/>
              <w:rPr>
                <w:ins w:id="69" w:author="Li, Qiming" w:date="2018-10-12T00:34:00Z"/>
                <w:rFonts w:cs="Arial"/>
              </w:rPr>
            </w:pPr>
            <w:ins w:id="70" w:author="Li, Qiming" w:date="2018-10-12T00:34:00Z">
              <w:r w:rsidRPr="00B952AC">
                <w:rPr>
                  <w:rFonts w:cs="v3.7.0"/>
                </w:rPr>
                <w:t>Parameter</w:t>
              </w:r>
            </w:ins>
          </w:p>
        </w:tc>
        <w:tc>
          <w:tcPr>
            <w:tcW w:w="566" w:type="dxa"/>
          </w:tcPr>
          <w:p w14:paraId="5A5DEC28" w14:textId="77777777" w:rsidR="007C2C5F" w:rsidRPr="00B952AC" w:rsidRDefault="007C2C5F" w:rsidP="004D327C">
            <w:pPr>
              <w:pStyle w:val="TAH"/>
              <w:rPr>
                <w:ins w:id="71" w:author="Li, Qiming" w:date="2018-10-12T00:34:00Z"/>
                <w:rFonts w:cs="Arial"/>
              </w:rPr>
            </w:pPr>
            <w:ins w:id="72" w:author="Li, Qiming" w:date="2018-10-12T00:34:00Z">
              <w:r w:rsidRPr="00B952AC">
                <w:rPr>
                  <w:rFonts w:cs="v3.7.0"/>
                </w:rPr>
                <w:t>Unit</w:t>
              </w:r>
            </w:ins>
          </w:p>
        </w:tc>
        <w:tc>
          <w:tcPr>
            <w:tcW w:w="3248" w:type="dxa"/>
          </w:tcPr>
          <w:p w14:paraId="6039A5E7" w14:textId="77777777" w:rsidR="007C2C5F" w:rsidRPr="00B952AC" w:rsidRDefault="007C2C5F" w:rsidP="004D327C">
            <w:pPr>
              <w:pStyle w:val="TAH"/>
              <w:rPr>
                <w:ins w:id="73" w:author="Li, Qiming" w:date="2018-10-12T00:34:00Z"/>
                <w:rFonts w:cs="Arial"/>
              </w:rPr>
            </w:pPr>
            <w:ins w:id="74" w:author="Li, Qiming" w:date="2018-10-12T00:34:00Z">
              <w:r w:rsidRPr="00B952AC">
                <w:rPr>
                  <w:rFonts w:cs="v3.7.0"/>
                </w:rPr>
                <w:t>Value</w:t>
              </w:r>
            </w:ins>
          </w:p>
        </w:tc>
        <w:tc>
          <w:tcPr>
            <w:tcW w:w="3390" w:type="dxa"/>
          </w:tcPr>
          <w:p w14:paraId="1E9E73EC" w14:textId="77777777" w:rsidR="007C2C5F" w:rsidRPr="00B952AC" w:rsidRDefault="007C2C5F" w:rsidP="004D327C">
            <w:pPr>
              <w:pStyle w:val="TAH"/>
              <w:rPr>
                <w:ins w:id="75" w:author="Li, Qiming" w:date="2018-10-12T00:34:00Z"/>
                <w:rFonts w:cs="Arial"/>
              </w:rPr>
            </w:pPr>
            <w:ins w:id="76" w:author="Li, Qiming" w:date="2018-10-12T00:34:00Z">
              <w:r w:rsidRPr="00B952AC">
                <w:rPr>
                  <w:rFonts w:cs="v3.7.0"/>
                </w:rPr>
                <w:t>Comment</w:t>
              </w:r>
            </w:ins>
          </w:p>
        </w:tc>
      </w:tr>
      <w:tr w:rsidR="007C2C5F" w:rsidRPr="00B952AC" w14:paraId="7632EDD3" w14:textId="77777777" w:rsidTr="004D327C">
        <w:trPr>
          <w:cantSplit/>
          <w:jc w:val="center"/>
          <w:ins w:id="77" w:author="Li, Qiming" w:date="2018-10-12T00:34:00Z"/>
        </w:trPr>
        <w:tc>
          <w:tcPr>
            <w:tcW w:w="2543" w:type="dxa"/>
          </w:tcPr>
          <w:p w14:paraId="7545A8E6" w14:textId="77777777" w:rsidR="007C2C5F" w:rsidRPr="005E4279" w:rsidRDefault="007C2C5F" w:rsidP="004D327C">
            <w:pPr>
              <w:pStyle w:val="TAH"/>
              <w:rPr>
                <w:ins w:id="78" w:author="Li, Qiming" w:date="2018-10-12T00:34:00Z"/>
                <w:rFonts w:cs="v3.7.0"/>
                <w:b w:val="0"/>
              </w:rPr>
            </w:pPr>
            <w:ins w:id="79" w:author="Li, Qiming" w:date="2018-10-12T00:34:00Z">
              <w:r w:rsidRPr="005E4279">
                <w:rPr>
                  <w:rFonts w:cs="v3.7.0"/>
                  <w:b w:val="0"/>
                </w:rPr>
                <w:t>RF channel number</w:t>
              </w:r>
            </w:ins>
          </w:p>
        </w:tc>
        <w:tc>
          <w:tcPr>
            <w:tcW w:w="566" w:type="dxa"/>
          </w:tcPr>
          <w:p w14:paraId="0C6D859B" w14:textId="77777777" w:rsidR="007C2C5F" w:rsidRPr="00B952AC" w:rsidRDefault="007C2C5F" w:rsidP="004D327C">
            <w:pPr>
              <w:pStyle w:val="TAH"/>
              <w:rPr>
                <w:ins w:id="80" w:author="Li, Qiming" w:date="2018-10-12T00:34:00Z"/>
                <w:rFonts w:cs="v3.7.0"/>
              </w:rPr>
            </w:pPr>
          </w:p>
        </w:tc>
        <w:tc>
          <w:tcPr>
            <w:tcW w:w="3248" w:type="dxa"/>
          </w:tcPr>
          <w:p w14:paraId="60AB3D22" w14:textId="77777777" w:rsidR="007C2C5F" w:rsidRPr="00A45733" w:rsidRDefault="007C2C5F" w:rsidP="004D327C">
            <w:pPr>
              <w:pStyle w:val="TAH"/>
              <w:rPr>
                <w:ins w:id="81" w:author="Li, Qiming" w:date="2018-10-12T00:34:00Z"/>
                <w:rFonts w:cs="v3.7.0"/>
                <w:b w:val="0"/>
              </w:rPr>
            </w:pPr>
            <w:ins w:id="82" w:author="Li, Qiming" w:date="2018-10-12T00:34:00Z">
              <w:r w:rsidRPr="00A45733">
                <w:rPr>
                  <w:rFonts w:cs="v3.7.0"/>
                  <w:b w:val="0"/>
                </w:rPr>
                <w:t>Cell 1: 1</w:t>
              </w:r>
            </w:ins>
          </w:p>
          <w:p w14:paraId="2455398A" w14:textId="77777777" w:rsidR="007C2C5F" w:rsidRPr="00A45733" w:rsidRDefault="007C2C5F" w:rsidP="004D327C">
            <w:pPr>
              <w:pStyle w:val="TAH"/>
              <w:rPr>
                <w:ins w:id="83" w:author="Li, Qiming" w:date="2018-10-12T00:34:00Z"/>
                <w:rFonts w:cs="v3.7.0"/>
                <w:b w:val="0"/>
              </w:rPr>
            </w:pPr>
            <w:ins w:id="84" w:author="Li, Qiming" w:date="2018-10-12T00:34:00Z">
              <w:r w:rsidRPr="00A45733">
                <w:rPr>
                  <w:rFonts w:cs="v3.7.0"/>
                  <w:b w:val="0"/>
                </w:rPr>
                <w:t>Cell 2: 2</w:t>
              </w:r>
            </w:ins>
          </w:p>
        </w:tc>
        <w:tc>
          <w:tcPr>
            <w:tcW w:w="3390" w:type="dxa"/>
          </w:tcPr>
          <w:p w14:paraId="748D2418" w14:textId="77777777" w:rsidR="007C2C5F" w:rsidRPr="00A45733" w:rsidRDefault="007C2C5F" w:rsidP="004D327C">
            <w:pPr>
              <w:pStyle w:val="TAH"/>
              <w:rPr>
                <w:ins w:id="85" w:author="Li, Qiming" w:date="2018-10-12T00:34:00Z"/>
                <w:rFonts w:cs="v3.7.0"/>
                <w:b w:val="0"/>
              </w:rPr>
            </w:pPr>
            <w:ins w:id="86" w:author="Li, Qiming" w:date="2018-10-12T00:34:00Z">
              <w:r w:rsidRPr="00A45733">
                <w:rPr>
                  <w:rFonts w:cs="v3.7.0"/>
                  <w:b w:val="0"/>
                </w:rPr>
                <w:t>1 for E-UTRAN PCell</w:t>
              </w:r>
            </w:ins>
          </w:p>
          <w:p w14:paraId="65AE9910" w14:textId="77777777" w:rsidR="007C2C5F" w:rsidRPr="00A45733" w:rsidRDefault="007C2C5F" w:rsidP="004D327C">
            <w:pPr>
              <w:pStyle w:val="TAH"/>
              <w:rPr>
                <w:ins w:id="87" w:author="Li, Qiming" w:date="2018-10-12T00:34:00Z"/>
                <w:rFonts w:cs="v3.7.0"/>
                <w:b w:val="0"/>
              </w:rPr>
            </w:pPr>
            <w:ins w:id="88" w:author="Li, Qiming" w:date="2018-10-12T00:34:00Z">
              <w:r w:rsidRPr="00A45733">
                <w:rPr>
                  <w:rFonts w:cs="v3.7.0"/>
                  <w:b w:val="0"/>
                </w:rPr>
                <w:t>2 for NR PSCell</w:t>
              </w:r>
            </w:ins>
          </w:p>
        </w:tc>
      </w:tr>
      <w:tr w:rsidR="00E44FEF" w:rsidRPr="00A16E85" w14:paraId="26B06002" w14:textId="77777777" w:rsidTr="004D327C">
        <w:trPr>
          <w:cantSplit/>
          <w:jc w:val="center"/>
          <w:ins w:id="89" w:author="Li, Qiming" w:date="2018-11-14T22:31:00Z"/>
        </w:trPr>
        <w:tc>
          <w:tcPr>
            <w:tcW w:w="2543" w:type="dxa"/>
          </w:tcPr>
          <w:p w14:paraId="3AFD3144" w14:textId="04E5607A" w:rsidR="00E44FEF" w:rsidRPr="00A16E85" w:rsidRDefault="00E44FEF" w:rsidP="00E44FEF">
            <w:pPr>
              <w:pStyle w:val="TAH"/>
              <w:rPr>
                <w:ins w:id="90" w:author="Li, Qiming" w:date="2018-11-14T22:31:00Z"/>
                <w:rFonts w:cs="v3.7.0"/>
                <w:b w:val="0"/>
                <w:highlight w:val="yellow"/>
                <w:rPrChange w:id="91" w:author="Li, Qiming" w:date="2018-11-14T22:32:00Z">
                  <w:rPr>
                    <w:ins w:id="92" w:author="Li, Qiming" w:date="2018-11-14T22:31:00Z"/>
                    <w:rFonts w:cs="v3.7.0"/>
                    <w:b w:val="0"/>
                  </w:rPr>
                </w:rPrChange>
              </w:rPr>
            </w:pPr>
            <w:ins w:id="93" w:author="Li, Qiming" w:date="2018-11-15T15:50:00Z">
              <w:r>
                <w:rPr>
                  <w:rFonts w:cs="v3.7.0"/>
                  <w:b w:val="0"/>
                  <w:highlight w:val="yellow"/>
                </w:rPr>
                <w:t>DL BWP</w:t>
              </w:r>
            </w:ins>
          </w:p>
        </w:tc>
        <w:tc>
          <w:tcPr>
            <w:tcW w:w="566" w:type="dxa"/>
          </w:tcPr>
          <w:p w14:paraId="1E57DA04" w14:textId="77777777" w:rsidR="00E44FEF" w:rsidRPr="00A16E85" w:rsidRDefault="00E44FEF" w:rsidP="00E44FEF">
            <w:pPr>
              <w:pStyle w:val="TAH"/>
              <w:rPr>
                <w:ins w:id="94" w:author="Li, Qiming" w:date="2018-11-14T22:31:00Z"/>
                <w:rFonts w:cs="v3.7.0"/>
                <w:highlight w:val="yellow"/>
                <w:rPrChange w:id="95" w:author="Li, Qiming" w:date="2018-11-14T22:32:00Z">
                  <w:rPr>
                    <w:ins w:id="96" w:author="Li, Qiming" w:date="2018-11-14T22:31:00Z"/>
                    <w:rFonts w:cs="v3.7.0"/>
                  </w:rPr>
                </w:rPrChange>
              </w:rPr>
            </w:pPr>
          </w:p>
        </w:tc>
        <w:tc>
          <w:tcPr>
            <w:tcW w:w="3248" w:type="dxa"/>
          </w:tcPr>
          <w:p w14:paraId="2B539CE7" w14:textId="60E8B8C9" w:rsidR="00E44FEF" w:rsidRPr="00871641" w:rsidRDefault="00E44FEF" w:rsidP="00E44FEF">
            <w:pPr>
              <w:pStyle w:val="TAH"/>
              <w:rPr>
                <w:ins w:id="97" w:author="Li, Qiming" w:date="2018-11-14T22:31:00Z"/>
                <w:rFonts w:cs="v3.7.0"/>
                <w:b w:val="0"/>
                <w:highlight w:val="yellow"/>
                <w:rPrChange w:id="98" w:author="Li, Qiming" w:date="2018-11-15T15:41:00Z">
                  <w:rPr>
                    <w:ins w:id="99" w:author="Li, Qiming" w:date="2018-11-14T22:31:00Z"/>
                    <w:rFonts w:cs="v3.7.0"/>
                    <w:b w:val="0"/>
                  </w:rPr>
                </w:rPrChange>
              </w:rPr>
            </w:pPr>
            <w:ins w:id="100" w:author="Li, Qiming" w:date="2018-11-15T15:50:00Z">
              <w:r>
                <w:rPr>
                  <w:rFonts w:cs="v3.7.0"/>
                  <w:b w:val="0"/>
                  <w:highlight w:val="yellow"/>
                </w:rPr>
                <w:t>DLBWP.1</w:t>
              </w:r>
              <w:r w:rsidRPr="002D543C">
                <w:rPr>
                  <w:rFonts w:cs="v3.7.0"/>
                  <w:b w:val="0"/>
                  <w:highlight w:val="yellow"/>
                </w:rPr>
                <w:t>.1</w:t>
              </w:r>
            </w:ins>
          </w:p>
        </w:tc>
        <w:tc>
          <w:tcPr>
            <w:tcW w:w="3390" w:type="dxa"/>
          </w:tcPr>
          <w:p w14:paraId="41B70E67" w14:textId="18D8574E" w:rsidR="00E44FEF" w:rsidRPr="00B25708" w:rsidRDefault="00E44FEF" w:rsidP="00E44FEF">
            <w:pPr>
              <w:pStyle w:val="TAH"/>
              <w:rPr>
                <w:ins w:id="101" w:author="Li, Qiming" w:date="2018-11-14T22:31:00Z"/>
                <w:rFonts w:cs="v3.7.0"/>
                <w:b w:val="0"/>
                <w:highlight w:val="yellow"/>
                <w:rPrChange w:id="102" w:author="Li, Qiming" w:date="2018-11-15T15:42:00Z">
                  <w:rPr>
                    <w:ins w:id="103" w:author="Li, Qiming" w:date="2018-11-14T22:31:00Z"/>
                    <w:rFonts w:cs="v3.7.0"/>
                    <w:b w:val="0"/>
                  </w:rPr>
                </w:rPrChange>
              </w:rPr>
            </w:pPr>
            <w:ins w:id="104" w:author="Li, Qiming" w:date="2018-11-15T15:50:00Z">
              <w:r w:rsidRPr="002D543C">
                <w:rPr>
                  <w:rFonts w:cs="Arial"/>
                  <w:b w:val="0"/>
                  <w:highlight w:val="yellow"/>
                </w:rPr>
                <w:t>As specified in Table A.3.9.2.1-1</w:t>
              </w:r>
            </w:ins>
          </w:p>
        </w:tc>
      </w:tr>
      <w:tr w:rsidR="00E44FEF" w:rsidRPr="00A16E85" w14:paraId="3EA3D07C" w14:textId="77777777" w:rsidTr="004D327C">
        <w:trPr>
          <w:cantSplit/>
          <w:jc w:val="center"/>
          <w:ins w:id="105" w:author="Li, Qiming" w:date="2018-11-14T22:36:00Z"/>
        </w:trPr>
        <w:tc>
          <w:tcPr>
            <w:tcW w:w="2543" w:type="dxa"/>
          </w:tcPr>
          <w:p w14:paraId="44B5402E" w14:textId="38C7F595" w:rsidR="00E44FEF" w:rsidRPr="003668D8" w:rsidRDefault="00E44FEF" w:rsidP="00E44FEF">
            <w:pPr>
              <w:pStyle w:val="TAH"/>
              <w:rPr>
                <w:ins w:id="106" w:author="Li, Qiming" w:date="2018-11-14T22:36:00Z"/>
                <w:rFonts w:cs="v3.7.0"/>
                <w:b w:val="0"/>
                <w:highlight w:val="yellow"/>
              </w:rPr>
            </w:pPr>
            <w:ins w:id="107" w:author="Li, Qiming" w:date="2018-11-15T15:50:00Z">
              <w:r>
                <w:rPr>
                  <w:rFonts w:cs="v3.7.0"/>
                  <w:b w:val="0"/>
                  <w:highlight w:val="yellow"/>
                </w:rPr>
                <w:t>UL BWP</w:t>
              </w:r>
            </w:ins>
          </w:p>
        </w:tc>
        <w:tc>
          <w:tcPr>
            <w:tcW w:w="566" w:type="dxa"/>
          </w:tcPr>
          <w:p w14:paraId="786C001F" w14:textId="77777777" w:rsidR="00E44FEF" w:rsidRPr="00A16E85" w:rsidRDefault="00E44FEF" w:rsidP="00E44FEF">
            <w:pPr>
              <w:pStyle w:val="TAH"/>
              <w:rPr>
                <w:ins w:id="108" w:author="Li, Qiming" w:date="2018-11-14T22:36:00Z"/>
                <w:rFonts w:cs="v3.7.0"/>
                <w:highlight w:val="yellow"/>
              </w:rPr>
            </w:pPr>
          </w:p>
        </w:tc>
        <w:tc>
          <w:tcPr>
            <w:tcW w:w="3248" w:type="dxa"/>
          </w:tcPr>
          <w:p w14:paraId="624D962D" w14:textId="2FEC4D3E" w:rsidR="00E44FEF" w:rsidRPr="00871641" w:rsidRDefault="00E44FEF" w:rsidP="00E44FEF">
            <w:pPr>
              <w:pStyle w:val="TAH"/>
              <w:rPr>
                <w:ins w:id="109" w:author="Li, Qiming" w:date="2018-11-14T22:36:00Z"/>
                <w:rFonts w:cs="v3.7.0"/>
                <w:b w:val="0"/>
                <w:highlight w:val="yellow"/>
              </w:rPr>
            </w:pPr>
            <w:ins w:id="110" w:author="Li, Qiming" w:date="2018-11-15T15:50:00Z">
              <w:r>
                <w:rPr>
                  <w:rFonts w:cs="v3.7.0"/>
                  <w:b w:val="0"/>
                  <w:highlight w:val="yellow"/>
                </w:rPr>
                <w:t>U</w:t>
              </w:r>
              <w:r w:rsidRPr="002D543C">
                <w:rPr>
                  <w:rFonts w:cs="v3.7.0"/>
                  <w:b w:val="0"/>
                  <w:highlight w:val="yellow"/>
                </w:rPr>
                <w:t>LBWP.1.1</w:t>
              </w:r>
            </w:ins>
          </w:p>
        </w:tc>
        <w:tc>
          <w:tcPr>
            <w:tcW w:w="3390" w:type="dxa"/>
          </w:tcPr>
          <w:p w14:paraId="5587325C" w14:textId="4192E115" w:rsidR="00E44FEF" w:rsidRPr="00B25708" w:rsidRDefault="00E44FEF" w:rsidP="00E44FEF">
            <w:pPr>
              <w:pStyle w:val="TAH"/>
              <w:rPr>
                <w:ins w:id="111" w:author="Li, Qiming" w:date="2018-11-14T22:36:00Z"/>
                <w:rFonts w:cs="Arial"/>
                <w:b w:val="0"/>
                <w:highlight w:val="yellow"/>
              </w:rPr>
            </w:pPr>
            <w:ins w:id="112" w:author="Li, Qiming" w:date="2018-11-15T15:50:00Z">
              <w:r w:rsidRPr="00B25708">
                <w:rPr>
                  <w:rFonts w:cs="Arial"/>
                  <w:b w:val="0"/>
                  <w:highlight w:val="yellow"/>
                </w:rPr>
                <w:t xml:space="preserve">As specified in Table </w:t>
              </w:r>
              <w:r w:rsidRPr="002D543C">
                <w:rPr>
                  <w:b w:val="0"/>
                  <w:highlight w:val="yellow"/>
                </w:rPr>
                <w:t>A.3.9.2.2-1</w:t>
              </w:r>
            </w:ins>
          </w:p>
        </w:tc>
      </w:tr>
      <w:tr w:rsidR="00E44FEF" w:rsidRPr="00A16E85" w14:paraId="03A1E1A0" w14:textId="77777777" w:rsidTr="004D327C">
        <w:trPr>
          <w:cantSplit/>
          <w:jc w:val="center"/>
          <w:ins w:id="113" w:author="Li, Qiming" w:date="2018-11-14T22:32:00Z"/>
        </w:trPr>
        <w:tc>
          <w:tcPr>
            <w:tcW w:w="2543" w:type="dxa"/>
          </w:tcPr>
          <w:p w14:paraId="245CA61B" w14:textId="1A4C63DF" w:rsidR="00E44FEF" w:rsidRPr="00A16E85" w:rsidRDefault="00E44FEF" w:rsidP="00E44FEF">
            <w:pPr>
              <w:pStyle w:val="TAH"/>
              <w:rPr>
                <w:ins w:id="114" w:author="Li, Qiming" w:date="2018-11-14T22:32:00Z"/>
                <w:rFonts w:cs="v3.7.0"/>
                <w:b w:val="0"/>
                <w:highlight w:val="yellow"/>
              </w:rPr>
            </w:pPr>
            <w:ins w:id="115" w:author="Li, Qiming" w:date="2018-11-15T15:50:00Z">
              <w:r>
                <w:rPr>
                  <w:rFonts w:cs="v3.7.0"/>
                  <w:b w:val="0"/>
                  <w:highlight w:val="yellow"/>
                </w:rPr>
                <w:t xml:space="preserve">TRS </w:t>
              </w:r>
            </w:ins>
          </w:p>
        </w:tc>
        <w:tc>
          <w:tcPr>
            <w:tcW w:w="566" w:type="dxa"/>
          </w:tcPr>
          <w:p w14:paraId="115D1D66" w14:textId="77777777" w:rsidR="00E44FEF" w:rsidRPr="00A16E85" w:rsidRDefault="00E44FEF" w:rsidP="00E44FEF">
            <w:pPr>
              <w:pStyle w:val="TAH"/>
              <w:rPr>
                <w:ins w:id="116" w:author="Li, Qiming" w:date="2018-11-14T22:32:00Z"/>
                <w:rFonts w:cs="v3.7.0"/>
                <w:highlight w:val="yellow"/>
              </w:rPr>
            </w:pPr>
          </w:p>
        </w:tc>
        <w:tc>
          <w:tcPr>
            <w:tcW w:w="3248" w:type="dxa"/>
          </w:tcPr>
          <w:p w14:paraId="3C3D7F63" w14:textId="3FF9F951" w:rsidR="00E44FEF" w:rsidRPr="00A16E85" w:rsidRDefault="00E44FEF" w:rsidP="00E44FEF">
            <w:pPr>
              <w:pStyle w:val="TAH"/>
              <w:rPr>
                <w:ins w:id="117" w:author="Li, Qiming" w:date="2018-11-14T22:32:00Z"/>
                <w:rFonts w:cs="Arial"/>
                <w:b w:val="0"/>
                <w:highlight w:val="yellow"/>
              </w:rPr>
            </w:pPr>
            <w:ins w:id="118" w:author="Li, Qiming" w:date="2018-11-15T15:50:00Z">
              <w:r>
                <w:rPr>
                  <w:rFonts w:cs="Arial"/>
                  <w:b w:val="0"/>
                  <w:highlight w:val="yellow"/>
                </w:rPr>
                <w:t>TBD</w:t>
              </w:r>
            </w:ins>
          </w:p>
        </w:tc>
        <w:tc>
          <w:tcPr>
            <w:tcW w:w="3390" w:type="dxa"/>
          </w:tcPr>
          <w:p w14:paraId="1E4CCEAF" w14:textId="73DE788E" w:rsidR="00E44FEF" w:rsidRPr="00A16E85" w:rsidRDefault="00E44FEF" w:rsidP="00E44FEF">
            <w:pPr>
              <w:pStyle w:val="TAH"/>
              <w:rPr>
                <w:ins w:id="119" w:author="Li, Qiming" w:date="2018-11-14T22:32:00Z"/>
                <w:rFonts w:cs="Arial"/>
                <w:b w:val="0"/>
                <w:highlight w:val="yellow"/>
              </w:rPr>
            </w:pPr>
            <w:ins w:id="120" w:author="Li, Qiming" w:date="2018-11-15T15:50:00Z">
              <w:r>
                <w:rPr>
                  <w:rFonts w:cs="Arial"/>
                  <w:b w:val="0"/>
                  <w:highlight w:val="yellow"/>
                </w:rPr>
                <w:t>TBD</w:t>
              </w:r>
            </w:ins>
          </w:p>
        </w:tc>
      </w:tr>
      <w:tr w:rsidR="00A16E85" w:rsidRPr="00B952AC" w14:paraId="1BE7E895" w14:textId="77777777" w:rsidTr="004D327C">
        <w:trPr>
          <w:cantSplit/>
          <w:trHeight w:val="430"/>
          <w:jc w:val="center"/>
          <w:ins w:id="121" w:author="Li, Qiming" w:date="2018-10-12T00:34:00Z"/>
        </w:trPr>
        <w:tc>
          <w:tcPr>
            <w:tcW w:w="2543" w:type="dxa"/>
            <w:tcBorders>
              <w:bottom w:val="single" w:sz="4" w:space="0" w:color="auto"/>
            </w:tcBorders>
          </w:tcPr>
          <w:p w14:paraId="1ADAB0E4" w14:textId="77777777" w:rsidR="00A16E85" w:rsidRPr="00B952AC" w:rsidRDefault="00A16E85" w:rsidP="00A16E85">
            <w:pPr>
              <w:pStyle w:val="TAL"/>
              <w:rPr>
                <w:ins w:id="122" w:author="Li, Qiming" w:date="2018-10-12T00:34:00Z"/>
                <w:rFonts w:cs="Arial"/>
              </w:rPr>
            </w:pPr>
            <w:ins w:id="123"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52C0CA68" w14:textId="77777777" w:rsidR="00A16E85" w:rsidRPr="00B952AC" w:rsidRDefault="00A16E85" w:rsidP="00A16E85">
            <w:pPr>
              <w:pStyle w:val="TAL"/>
              <w:rPr>
                <w:ins w:id="124" w:author="Li, Qiming" w:date="2018-10-12T00:34:00Z"/>
                <w:rFonts w:cs="Arial"/>
              </w:rPr>
            </w:pPr>
          </w:p>
        </w:tc>
        <w:tc>
          <w:tcPr>
            <w:tcW w:w="3248" w:type="dxa"/>
            <w:tcBorders>
              <w:bottom w:val="single" w:sz="4" w:space="0" w:color="auto"/>
            </w:tcBorders>
          </w:tcPr>
          <w:p w14:paraId="4921DEBC" w14:textId="77777777" w:rsidR="00A16E85" w:rsidRPr="00B952AC" w:rsidRDefault="00A16E85">
            <w:pPr>
              <w:pStyle w:val="TAL"/>
              <w:jc w:val="center"/>
              <w:rPr>
                <w:ins w:id="125" w:author="Li, Qiming" w:date="2018-10-12T00:34:00Z"/>
                <w:rFonts w:cs="Arial"/>
              </w:rPr>
              <w:pPrChange w:id="126" w:author="Li, Qiming" w:date="2018-11-14T22:36:00Z">
                <w:pPr>
                  <w:pStyle w:val="TAL"/>
                </w:pPr>
              </w:pPrChange>
            </w:pPr>
            <w:ins w:id="127" w:author="Li, Qiming" w:date="2018-10-12T00:34:00Z">
              <w:r w:rsidRPr="00B952AC">
                <w:rPr>
                  <w:rFonts w:cs="v3.7.0"/>
                </w:rPr>
                <w:t>31</w:t>
              </w:r>
            </w:ins>
          </w:p>
        </w:tc>
        <w:tc>
          <w:tcPr>
            <w:tcW w:w="3390" w:type="dxa"/>
            <w:tcBorders>
              <w:bottom w:val="single" w:sz="4" w:space="0" w:color="auto"/>
            </w:tcBorders>
          </w:tcPr>
          <w:p w14:paraId="336A9BCD" w14:textId="77777777" w:rsidR="00A16E85" w:rsidRPr="00B952AC" w:rsidRDefault="00A16E85" w:rsidP="00A16E85">
            <w:pPr>
              <w:pStyle w:val="TAL"/>
              <w:rPr>
                <w:ins w:id="128" w:author="Li, Qiming" w:date="2018-10-12T00:34:00Z"/>
                <w:rFonts w:cs="Arial"/>
              </w:rPr>
            </w:pPr>
            <w:ins w:id="129"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A16E85" w:rsidRPr="00B952AC" w14:paraId="5F9DA5FE" w14:textId="77777777" w:rsidTr="004D327C">
        <w:trPr>
          <w:cantSplit/>
          <w:jc w:val="center"/>
          <w:ins w:id="130" w:author="Li, Qiming" w:date="2018-10-12T00:34:00Z"/>
        </w:trPr>
        <w:tc>
          <w:tcPr>
            <w:tcW w:w="2543" w:type="dxa"/>
          </w:tcPr>
          <w:p w14:paraId="2AD25F31" w14:textId="77777777" w:rsidR="00A16E85" w:rsidRPr="00B952AC" w:rsidRDefault="00A16E85" w:rsidP="00A16E85">
            <w:pPr>
              <w:pStyle w:val="TAL"/>
              <w:rPr>
                <w:ins w:id="131" w:author="Li, Qiming" w:date="2018-10-12T00:34:00Z"/>
                <w:rFonts w:cs="Arial"/>
              </w:rPr>
            </w:pPr>
            <w:ins w:id="132"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639AA414" w14:textId="77777777" w:rsidR="00A16E85" w:rsidRPr="00B952AC" w:rsidRDefault="00A16E85" w:rsidP="00A16E85">
            <w:pPr>
              <w:pStyle w:val="TAL"/>
              <w:rPr>
                <w:ins w:id="133" w:author="Li, Qiming" w:date="2018-10-12T00:34:00Z"/>
                <w:rFonts w:cs="Arial"/>
              </w:rPr>
            </w:pPr>
          </w:p>
        </w:tc>
        <w:tc>
          <w:tcPr>
            <w:tcW w:w="3248" w:type="dxa"/>
          </w:tcPr>
          <w:p w14:paraId="3E9585D5" w14:textId="77777777" w:rsidR="00A16E85" w:rsidRPr="00B952AC" w:rsidRDefault="00A16E85">
            <w:pPr>
              <w:pStyle w:val="TAL"/>
              <w:jc w:val="center"/>
              <w:rPr>
                <w:ins w:id="134" w:author="Li, Qiming" w:date="2018-10-12T00:34:00Z"/>
                <w:rFonts w:cs="Arial"/>
              </w:rPr>
              <w:pPrChange w:id="135" w:author="Li, Qiming" w:date="2018-11-14T22:36:00Z">
                <w:pPr>
                  <w:pStyle w:val="TAL"/>
                </w:pPr>
              </w:pPrChange>
            </w:pPr>
            <w:ins w:id="136" w:author="Li, Qiming" w:date="2018-10-12T00:34:00Z">
              <w:r w:rsidRPr="00B952AC">
                <w:rPr>
                  <w:rFonts w:cs="v3.7.0"/>
                </w:rPr>
                <w:t>39</w:t>
              </w:r>
            </w:ins>
          </w:p>
        </w:tc>
        <w:tc>
          <w:tcPr>
            <w:tcW w:w="3390" w:type="dxa"/>
          </w:tcPr>
          <w:p w14:paraId="093C0BCE" w14:textId="77777777" w:rsidR="00A16E85" w:rsidRPr="00B952AC" w:rsidRDefault="00A16E85" w:rsidP="00A16E85">
            <w:pPr>
              <w:pStyle w:val="TAL"/>
              <w:rPr>
                <w:ins w:id="137" w:author="Li, Qiming" w:date="2018-10-12T00:34:00Z"/>
                <w:rFonts w:cs="Arial"/>
              </w:rPr>
            </w:pPr>
            <w:ins w:id="138"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A16E85" w:rsidRPr="00B952AC" w14:paraId="3B925E3F" w14:textId="77777777" w:rsidTr="004D327C">
        <w:trPr>
          <w:cantSplit/>
          <w:jc w:val="center"/>
          <w:ins w:id="139" w:author="Li, Qiming" w:date="2018-10-12T00:34:00Z"/>
        </w:trPr>
        <w:tc>
          <w:tcPr>
            <w:tcW w:w="2543" w:type="dxa"/>
          </w:tcPr>
          <w:p w14:paraId="3DF5D80A" w14:textId="77777777" w:rsidR="00A16E85" w:rsidRPr="00B952AC" w:rsidRDefault="00A16E85" w:rsidP="00A16E85">
            <w:pPr>
              <w:pStyle w:val="TAL"/>
              <w:rPr>
                <w:ins w:id="140" w:author="Li, Qiming" w:date="2018-10-12T00:34:00Z"/>
                <w:rFonts w:cs="Arial"/>
              </w:rPr>
            </w:pPr>
            <w:ins w:id="141" w:author="Li, Qiming" w:date="2018-10-12T00:34:00Z">
              <w:r w:rsidRPr="00B952AC">
                <w:rPr>
                  <w:rFonts w:cs="v3.7.0"/>
                </w:rPr>
                <w:t>T1</w:t>
              </w:r>
            </w:ins>
          </w:p>
        </w:tc>
        <w:tc>
          <w:tcPr>
            <w:tcW w:w="566" w:type="dxa"/>
          </w:tcPr>
          <w:p w14:paraId="1B6DDE83" w14:textId="77777777" w:rsidR="00A16E85" w:rsidRPr="00B952AC" w:rsidRDefault="00A16E85" w:rsidP="00A16E85">
            <w:pPr>
              <w:pStyle w:val="TAL"/>
              <w:rPr>
                <w:ins w:id="142" w:author="Li, Qiming" w:date="2018-10-12T00:34:00Z"/>
                <w:rFonts w:cs="Arial"/>
              </w:rPr>
            </w:pPr>
            <w:ins w:id="143" w:author="Li, Qiming" w:date="2018-10-12T00:34:00Z">
              <w:r w:rsidRPr="00B952AC">
                <w:rPr>
                  <w:rFonts w:cs="v3.7.0"/>
                </w:rPr>
                <w:t>s</w:t>
              </w:r>
            </w:ins>
          </w:p>
        </w:tc>
        <w:tc>
          <w:tcPr>
            <w:tcW w:w="3248" w:type="dxa"/>
          </w:tcPr>
          <w:p w14:paraId="60FE0A20" w14:textId="77777777" w:rsidR="00A16E85" w:rsidRPr="00B952AC" w:rsidRDefault="00A16E85">
            <w:pPr>
              <w:pStyle w:val="TAL"/>
              <w:jc w:val="center"/>
              <w:rPr>
                <w:ins w:id="144" w:author="Li, Qiming" w:date="2018-10-12T00:34:00Z"/>
                <w:rFonts w:cs="Arial"/>
              </w:rPr>
              <w:pPrChange w:id="145" w:author="Li, Qiming" w:date="2018-11-14T22:36:00Z">
                <w:pPr>
                  <w:pStyle w:val="TAL"/>
                </w:pPr>
              </w:pPrChange>
            </w:pPr>
            <w:ins w:id="146" w:author="Li, Qiming" w:date="2018-10-12T00:34:00Z">
              <w:r w:rsidRPr="00B952AC">
                <w:rPr>
                  <w:rFonts w:cs="v3.7.0"/>
                </w:rPr>
                <w:t>5</w:t>
              </w:r>
            </w:ins>
          </w:p>
        </w:tc>
        <w:tc>
          <w:tcPr>
            <w:tcW w:w="3390" w:type="dxa"/>
          </w:tcPr>
          <w:p w14:paraId="0CD752DB" w14:textId="77777777" w:rsidR="00A16E85" w:rsidRPr="00B952AC" w:rsidRDefault="00A16E85" w:rsidP="00A16E85">
            <w:pPr>
              <w:pStyle w:val="TAL"/>
              <w:rPr>
                <w:ins w:id="147" w:author="Li, Qiming" w:date="2018-10-12T00:34:00Z"/>
                <w:rFonts w:cs="Arial"/>
              </w:rPr>
            </w:pPr>
          </w:p>
        </w:tc>
      </w:tr>
      <w:tr w:rsidR="00A16E85" w:rsidRPr="00B952AC" w14:paraId="600ECA7E" w14:textId="77777777" w:rsidTr="004D327C">
        <w:trPr>
          <w:cantSplit/>
          <w:jc w:val="center"/>
          <w:ins w:id="148" w:author="Li, Qiming" w:date="2018-10-12T00:34:00Z"/>
        </w:trPr>
        <w:tc>
          <w:tcPr>
            <w:tcW w:w="2543" w:type="dxa"/>
          </w:tcPr>
          <w:p w14:paraId="793663AF" w14:textId="77777777" w:rsidR="00A16E85" w:rsidRPr="00B952AC" w:rsidRDefault="00A16E85" w:rsidP="00A16E85">
            <w:pPr>
              <w:pStyle w:val="TAL"/>
              <w:rPr>
                <w:ins w:id="149" w:author="Li, Qiming" w:date="2018-10-12T00:34:00Z"/>
                <w:rFonts w:cs="Arial"/>
              </w:rPr>
            </w:pPr>
            <w:ins w:id="150" w:author="Li, Qiming" w:date="2018-10-12T00:34:00Z">
              <w:r w:rsidRPr="00B952AC">
                <w:rPr>
                  <w:rFonts w:cs="v3.7.0"/>
                </w:rPr>
                <w:t>T2</w:t>
              </w:r>
            </w:ins>
          </w:p>
        </w:tc>
        <w:tc>
          <w:tcPr>
            <w:tcW w:w="566" w:type="dxa"/>
          </w:tcPr>
          <w:p w14:paraId="369B37BF" w14:textId="77777777" w:rsidR="00A16E85" w:rsidRPr="00B952AC" w:rsidRDefault="00A16E85" w:rsidP="00A16E85">
            <w:pPr>
              <w:pStyle w:val="TAL"/>
              <w:rPr>
                <w:ins w:id="151" w:author="Li, Qiming" w:date="2018-10-12T00:34:00Z"/>
                <w:rFonts w:cs="Arial"/>
              </w:rPr>
            </w:pPr>
            <w:ins w:id="152" w:author="Li, Qiming" w:date="2018-10-12T00:34:00Z">
              <w:r w:rsidRPr="00B952AC">
                <w:rPr>
                  <w:rFonts w:cs="v3.7.0"/>
                </w:rPr>
                <w:t>s</w:t>
              </w:r>
            </w:ins>
          </w:p>
        </w:tc>
        <w:tc>
          <w:tcPr>
            <w:tcW w:w="3248" w:type="dxa"/>
          </w:tcPr>
          <w:p w14:paraId="7BB667EF" w14:textId="77777777" w:rsidR="00A16E85" w:rsidRPr="00B952AC" w:rsidRDefault="00A16E85">
            <w:pPr>
              <w:pStyle w:val="TAL"/>
              <w:jc w:val="center"/>
              <w:rPr>
                <w:ins w:id="153" w:author="Li, Qiming" w:date="2018-10-12T00:34:00Z"/>
                <w:rFonts w:cs="Arial"/>
              </w:rPr>
              <w:pPrChange w:id="154" w:author="Li, Qiming" w:date="2018-11-14T22:36:00Z">
                <w:pPr>
                  <w:pStyle w:val="TAL"/>
                </w:pPr>
              </w:pPrChange>
            </w:pPr>
            <w:ins w:id="155" w:author="Li, Qiming" w:date="2018-10-12T00:34:00Z">
              <w:r w:rsidRPr="00B952AC">
                <w:rPr>
                  <w:rFonts w:cs="v3.7.0"/>
                </w:rPr>
                <w:t>5</w:t>
              </w:r>
            </w:ins>
          </w:p>
        </w:tc>
        <w:tc>
          <w:tcPr>
            <w:tcW w:w="3390" w:type="dxa"/>
          </w:tcPr>
          <w:p w14:paraId="1FBE3BF4" w14:textId="77777777" w:rsidR="00A16E85" w:rsidRPr="00B952AC" w:rsidRDefault="00A16E85" w:rsidP="00A16E85">
            <w:pPr>
              <w:pStyle w:val="TAL"/>
              <w:rPr>
                <w:ins w:id="156" w:author="Li, Qiming" w:date="2018-10-12T00:34:00Z"/>
                <w:rFonts w:cs="Arial"/>
              </w:rPr>
            </w:pPr>
          </w:p>
        </w:tc>
      </w:tr>
    </w:tbl>
    <w:p w14:paraId="327B2F39" w14:textId="77777777" w:rsidR="007C2C5F" w:rsidRDefault="007C2C5F" w:rsidP="007C2C5F">
      <w:pPr>
        <w:rPr>
          <w:ins w:id="157" w:author="Li, Qiming" w:date="2018-10-12T00:34:00Z"/>
        </w:rPr>
      </w:pPr>
    </w:p>
    <w:p w14:paraId="3ACF6351" w14:textId="77777777" w:rsidR="007C2C5F" w:rsidRDefault="007C2C5F" w:rsidP="007C2C5F">
      <w:pPr>
        <w:pStyle w:val="TH"/>
        <w:rPr>
          <w:ins w:id="158" w:author="Li, Qiming" w:date="2018-10-12T00:34:00Z"/>
          <w:rFonts w:ascii="Calibri" w:eastAsia="Calibri" w:hAnsi="Calibri"/>
          <w:sz w:val="22"/>
          <w:szCs w:val="22"/>
        </w:rPr>
      </w:pPr>
      <w:ins w:id="159" w:author="Li, Qiming" w:date="2018-10-12T00:34:00Z">
        <w:r>
          <w:t>Table A.4.4.3.2</w:t>
        </w:r>
        <w:r w:rsidRPr="00B952AC">
          <w:t>-</w:t>
        </w:r>
        <w:r>
          <w:t>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7C2C5F" w14:paraId="76AB165D" w14:textId="77777777" w:rsidTr="004D327C">
        <w:trPr>
          <w:jc w:val="center"/>
          <w:ins w:id="160" w:author="Li, Qiming" w:date="2018-10-12T00:34: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21EA73" w14:textId="77777777" w:rsidR="007C2C5F" w:rsidRPr="003F514D" w:rsidRDefault="007C2C5F" w:rsidP="004D327C">
            <w:pPr>
              <w:pStyle w:val="TAH"/>
              <w:rPr>
                <w:ins w:id="161" w:author="Li, Qiming" w:date="2018-10-12T00:34:00Z"/>
                <w:rFonts w:cs="Arial"/>
                <w:lang w:val="en-US"/>
              </w:rPr>
            </w:pPr>
            <w:ins w:id="162" w:author="Li, Qiming" w:date="2018-10-12T00:34:00Z">
              <w:r w:rsidRPr="003F514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2C1751" w14:textId="77777777" w:rsidR="007C2C5F" w:rsidRPr="003F514D" w:rsidRDefault="007C2C5F" w:rsidP="004D327C">
            <w:pPr>
              <w:pStyle w:val="TAH"/>
              <w:rPr>
                <w:ins w:id="163" w:author="Li, Qiming" w:date="2018-10-12T00:34:00Z"/>
                <w:rFonts w:cs="Arial"/>
                <w:lang w:val="en-US"/>
              </w:rPr>
            </w:pPr>
            <w:ins w:id="164" w:author="Li, Qiming" w:date="2018-10-12T00:34:00Z">
              <w:r w:rsidRPr="003F514D">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875A97" w14:textId="77777777" w:rsidR="007C2C5F" w:rsidRPr="003F514D" w:rsidRDefault="007C2C5F" w:rsidP="004D327C">
            <w:pPr>
              <w:pStyle w:val="TAH"/>
              <w:rPr>
                <w:ins w:id="165" w:author="Li, Qiming" w:date="2018-10-12T00:34:00Z"/>
                <w:rFonts w:cs="Arial"/>
                <w:lang w:val="en-US"/>
              </w:rPr>
            </w:pPr>
            <w:ins w:id="166" w:author="Li, Qiming" w:date="2018-10-12T00:34:00Z">
              <w:r>
                <w:rPr>
                  <w:rFonts w:cs="Arial"/>
                  <w:lang w:val="en-US"/>
                </w:rPr>
                <w:t>Test1</w:t>
              </w:r>
            </w:ins>
          </w:p>
        </w:tc>
      </w:tr>
      <w:tr w:rsidR="007C2C5F" w14:paraId="3A992BAD" w14:textId="77777777" w:rsidTr="004D327C">
        <w:trPr>
          <w:jc w:val="center"/>
          <w:ins w:id="167" w:author="Li, Qiming" w:date="2018-10-12T00:34: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C85E0E1" w14:textId="77777777" w:rsidR="007C2C5F" w:rsidRPr="00046F03" w:rsidRDefault="007C2C5F" w:rsidP="004D327C">
            <w:pPr>
              <w:spacing w:after="0"/>
              <w:rPr>
                <w:ins w:id="168" w:author="Li, Qiming" w:date="2018-10-12T00:3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10CB37" w14:textId="77777777" w:rsidR="007C2C5F" w:rsidRPr="00046F03" w:rsidRDefault="007C2C5F" w:rsidP="004D327C">
            <w:pPr>
              <w:spacing w:after="0"/>
              <w:rPr>
                <w:ins w:id="169" w:author="Li, Qiming" w:date="2018-10-12T00:34: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50CEA7" w14:textId="77777777" w:rsidR="007C2C5F" w:rsidRPr="003F514D" w:rsidRDefault="007C2C5F" w:rsidP="004D327C">
            <w:pPr>
              <w:pStyle w:val="TAH"/>
              <w:rPr>
                <w:ins w:id="170" w:author="Li, Qiming" w:date="2018-10-12T00:34:00Z"/>
                <w:rFonts w:cs="Arial"/>
                <w:lang w:val="en-US"/>
              </w:rPr>
            </w:pPr>
            <w:ins w:id="171" w:author="Li, Qiming" w:date="2018-10-12T00:34: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4914B60F" w14:textId="77777777" w:rsidR="007C2C5F" w:rsidRPr="003F514D" w:rsidRDefault="007C2C5F" w:rsidP="004D327C">
            <w:pPr>
              <w:pStyle w:val="TAH"/>
              <w:rPr>
                <w:ins w:id="172" w:author="Li, Qiming" w:date="2018-10-12T00:34:00Z"/>
                <w:rFonts w:cs="Arial"/>
                <w:lang w:val="en-US"/>
              </w:rPr>
            </w:pPr>
            <w:ins w:id="173" w:author="Li, Qiming" w:date="2018-10-12T00:34:00Z">
              <w:r>
                <w:rPr>
                  <w:rFonts w:cs="Arial"/>
                  <w:lang w:val="en-US"/>
                </w:rPr>
                <w:t>T2</w:t>
              </w:r>
            </w:ins>
          </w:p>
        </w:tc>
      </w:tr>
      <w:tr w:rsidR="007C2C5F" w14:paraId="2A2FFA04" w14:textId="77777777" w:rsidTr="004D327C">
        <w:trPr>
          <w:trHeight w:val="105"/>
          <w:jc w:val="center"/>
          <w:ins w:id="174"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212D579A" w14:textId="77777777" w:rsidR="007C2C5F" w:rsidRPr="003F514D" w:rsidRDefault="007C2C5F" w:rsidP="004D327C">
            <w:pPr>
              <w:pStyle w:val="TAL"/>
              <w:rPr>
                <w:ins w:id="175" w:author="Li, Qiming" w:date="2018-10-12T00:34:00Z"/>
                <w:rFonts w:cs="Arial"/>
                <w:lang w:val="en-US"/>
              </w:rPr>
            </w:pPr>
            <w:ins w:id="176" w:author="Li, Qiming" w:date="2018-10-12T00:34:00Z">
              <w:r w:rsidRPr="003F514D">
                <w:rPr>
                  <w:rFonts w:cs="Arial"/>
                  <w:lang w:val="en-US"/>
                </w:rPr>
                <w:lastRenderedPageBreak/>
                <w:t>Duplex mode</w:t>
              </w:r>
            </w:ins>
          </w:p>
        </w:tc>
        <w:tc>
          <w:tcPr>
            <w:tcW w:w="1717" w:type="dxa"/>
            <w:tcBorders>
              <w:top w:val="single" w:sz="4" w:space="0" w:color="auto"/>
              <w:left w:val="single" w:sz="4" w:space="0" w:color="auto"/>
              <w:right w:val="single" w:sz="4" w:space="0" w:color="auto"/>
            </w:tcBorders>
            <w:vAlign w:val="center"/>
          </w:tcPr>
          <w:p w14:paraId="63867AEC" w14:textId="77777777" w:rsidR="007C2C5F" w:rsidRPr="003F514D" w:rsidRDefault="007C2C5F" w:rsidP="004D327C">
            <w:pPr>
              <w:pStyle w:val="TAL"/>
              <w:rPr>
                <w:ins w:id="177" w:author="Li, Qiming" w:date="2018-10-12T00:34:00Z"/>
                <w:rFonts w:cs="Arial"/>
                <w:lang w:val="en-US"/>
              </w:rPr>
            </w:pPr>
            <w:ins w:id="178" w:author="Li, Qiming" w:date="2018-10-12T00:34:00Z">
              <w:r w:rsidRPr="003F514D">
                <w:rPr>
                  <w:rFonts w:cs="Arial"/>
                </w:rPr>
                <w:t>Config 1,4</w:t>
              </w:r>
            </w:ins>
          </w:p>
        </w:tc>
        <w:tc>
          <w:tcPr>
            <w:tcW w:w="1134" w:type="dxa"/>
            <w:vMerge w:val="restart"/>
            <w:tcBorders>
              <w:top w:val="single" w:sz="4" w:space="0" w:color="auto"/>
              <w:left w:val="single" w:sz="4" w:space="0" w:color="auto"/>
              <w:right w:val="single" w:sz="4" w:space="0" w:color="auto"/>
            </w:tcBorders>
            <w:vAlign w:val="center"/>
          </w:tcPr>
          <w:p w14:paraId="3926909E" w14:textId="77777777" w:rsidR="007C2C5F" w:rsidRPr="003F514D" w:rsidRDefault="007C2C5F" w:rsidP="004D327C">
            <w:pPr>
              <w:pStyle w:val="TAC"/>
              <w:ind w:left="57" w:hanging="57"/>
              <w:rPr>
                <w:ins w:id="179"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1786D1EC" w14:textId="77777777" w:rsidR="007C2C5F" w:rsidRPr="004D327C" w:rsidRDefault="007C2C5F" w:rsidP="004D327C">
            <w:pPr>
              <w:pStyle w:val="TAC"/>
              <w:rPr>
                <w:ins w:id="180" w:author="Li, Qiming" w:date="2018-10-12T00:34:00Z"/>
                <w:rFonts w:cs="Arial"/>
                <w:lang w:val="en-US"/>
              </w:rPr>
            </w:pPr>
            <w:ins w:id="181" w:author="Li, Qiming" w:date="2018-10-12T00:34:00Z">
              <w:r w:rsidRPr="004D327C">
                <w:rPr>
                  <w:rFonts w:cs="Arial"/>
                  <w:lang w:val="en-US"/>
                </w:rPr>
                <w:t>FDD</w:t>
              </w:r>
            </w:ins>
          </w:p>
        </w:tc>
      </w:tr>
      <w:tr w:rsidR="007C2C5F" w14:paraId="52CF524F" w14:textId="77777777" w:rsidTr="004D327C">
        <w:trPr>
          <w:trHeight w:val="105"/>
          <w:jc w:val="center"/>
          <w:ins w:id="182"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0D973689" w14:textId="77777777" w:rsidR="007C2C5F" w:rsidRPr="003F514D" w:rsidRDefault="007C2C5F" w:rsidP="004D327C">
            <w:pPr>
              <w:pStyle w:val="TAL"/>
              <w:rPr>
                <w:ins w:id="183"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7D13D964" w14:textId="77777777" w:rsidR="007C2C5F" w:rsidRPr="003F514D" w:rsidRDefault="007C2C5F" w:rsidP="004D327C">
            <w:pPr>
              <w:pStyle w:val="TAL"/>
              <w:rPr>
                <w:ins w:id="184" w:author="Li, Qiming" w:date="2018-10-12T00:34:00Z"/>
                <w:rFonts w:cs="Arial"/>
                <w:lang w:val="en-US"/>
              </w:rPr>
            </w:pPr>
            <w:ins w:id="185" w:author="Li, Qiming" w:date="2018-10-12T00:34:00Z">
              <w:r w:rsidRPr="003F514D">
                <w:rPr>
                  <w:rFonts w:cs="Arial"/>
                </w:rPr>
                <w:t>Config 2,3,5,6</w:t>
              </w:r>
            </w:ins>
          </w:p>
        </w:tc>
        <w:tc>
          <w:tcPr>
            <w:tcW w:w="1134" w:type="dxa"/>
            <w:vMerge/>
            <w:tcBorders>
              <w:left w:val="single" w:sz="4" w:space="0" w:color="auto"/>
              <w:bottom w:val="single" w:sz="4" w:space="0" w:color="auto"/>
              <w:right w:val="single" w:sz="4" w:space="0" w:color="auto"/>
            </w:tcBorders>
            <w:vAlign w:val="center"/>
          </w:tcPr>
          <w:p w14:paraId="7D87D74C" w14:textId="77777777" w:rsidR="007C2C5F" w:rsidRPr="003F514D" w:rsidRDefault="007C2C5F" w:rsidP="004D327C">
            <w:pPr>
              <w:pStyle w:val="TAC"/>
              <w:rPr>
                <w:ins w:id="186"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
          <w:p w14:paraId="5F5B761E" w14:textId="77777777" w:rsidR="007C2C5F" w:rsidRPr="004D327C" w:rsidRDefault="007C2C5F" w:rsidP="004D327C">
            <w:pPr>
              <w:pStyle w:val="TAC"/>
              <w:rPr>
                <w:ins w:id="187" w:author="Li, Qiming" w:date="2018-10-12T00:34:00Z"/>
                <w:rFonts w:cs="Arial"/>
                <w:lang w:val="en-US"/>
              </w:rPr>
            </w:pPr>
            <w:ins w:id="188" w:author="Li, Qiming" w:date="2018-10-12T00:34:00Z">
              <w:r w:rsidRPr="004D327C">
                <w:rPr>
                  <w:rFonts w:cs="Arial"/>
                  <w:lang w:val="en-US"/>
                </w:rPr>
                <w:t>TDD</w:t>
              </w:r>
            </w:ins>
          </w:p>
        </w:tc>
      </w:tr>
      <w:tr w:rsidR="007C2C5F" w14:paraId="66210570" w14:textId="77777777" w:rsidTr="004D327C">
        <w:trPr>
          <w:trHeight w:val="283"/>
          <w:jc w:val="center"/>
          <w:ins w:id="189"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769592BD" w14:textId="77777777" w:rsidR="007C2C5F" w:rsidRPr="003F514D" w:rsidRDefault="007C2C5F" w:rsidP="004D327C">
            <w:pPr>
              <w:pStyle w:val="TAL"/>
              <w:rPr>
                <w:ins w:id="190" w:author="Li, Qiming" w:date="2018-10-12T00:34:00Z"/>
                <w:rFonts w:cs="Arial"/>
                <w:lang w:val="en-US"/>
              </w:rPr>
            </w:pPr>
            <w:ins w:id="191" w:author="Li, Qiming" w:date="2018-10-12T00:34:00Z">
              <w:r w:rsidRPr="003F514D">
                <w:rPr>
                  <w:rFonts w:cs="Arial"/>
                  <w:lang w:val="en-US"/>
                </w:rPr>
                <w:t>TDD configuration</w:t>
              </w:r>
            </w:ins>
          </w:p>
        </w:tc>
        <w:tc>
          <w:tcPr>
            <w:tcW w:w="1717" w:type="dxa"/>
            <w:tcBorders>
              <w:top w:val="single" w:sz="4" w:space="0" w:color="auto"/>
              <w:left w:val="single" w:sz="4" w:space="0" w:color="auto"/>
              <w:right w:val="single" w:sz="4" w:space="0" w:color="auto"/>
            </w:tcBorders>
            <w:vAlign w:val="center"/>
          </w:tcPr>
          <w:p w14:paraId="632B4808" w14:textId="77777777" w:rsidR="007C2C5F" w:rsidRPr="003F514D" w:rsidRDefault="007C2C5F" w:rsidP="004D327C">
            <w:pPr>
              <w:pStyle w:val="TAL"/>
              <w:rPr>
                <w:ins w:id="192" w:author="Li, Qiming" w:date="2018-10-12T00:34:00Z"/>
                <w:rFonts w:cs="Arial"/>
                <w:lang w:val="en-US"/>
              </w:rPr>
            </w:pPr>
            <w:ins w:id="193"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0E773FFD" w14:textId="77777777" w:rsidR="007C2C5F" w:rsidRPr="003F514D" w:rsidRDefault="007C2C5F" w:rsidP="004D327C">
            <w:pPr>
              <w:pStyle w:val="TAC"/>
              <w:rPr>
                <w:ins w:id="194"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0FDE81AA" w14:textId="77777777" w:rsidR="007C2C5F" w:rsidRPr="004D327C" w:rsidRDefault="007C2C5F" w:rsidP="004D327C">
            <w:pPr>
              <w:keepNext/>
              <w:keepLines/>
              <w:spacing w:after="0"/>
              <w:jc w:val="center"/>
              <w:rPr>
                <w:ins w:id="195" w:author="Li, Qiming" w:date="2018-10-12T00:34:00Z"/>
                <w:rFonts w:ascii="Arial" w:eastAsia="Times New Roman" w:hAnsi="Arial" w:cs="Arial"/>
                <w:sz w:val="18"/>
                <w:lang w:val="en-US"/>
              </w:rPr>
            </w:pPr>
            <w:ins w:id="196" w:author="Li, Qiming" w:date="2018-10-12T00:34:00Z">
              <w:r w:rsidRPr="004D327C">
                <w:rPr>
                  <w:rFonts w:ascii="Arial" w:eastAsia="Times New Roman" w:hAnsi="Arial" w:cs="Arial"/>
                  <w:sz w:val="18"/>
                  <w:lang w:val="en-US"/>
                </w:rPr>
                <w:t>Not Applicable</w:t>
              </w:r>
            </w:ins>
          </w:p>
        </w:tc>
      </w:tr>
      <w:tr w:rsidR="007C2C5F" w14:paraId="44ADC48A" w14:textId="77777777" w:rsidTr="004D327C">
        <w:trPr>
          <w:trHeight w:val="283"/>
          <w:jc w:val="center"/>
          <w:ins w:id="197" w:author="Li, Qiming" w:date="2018-10-12T00:34:00Z"/>
        </w:trPr>
        <w:tc>
          <w:tcPr>
            <w:tcW w:w="2088" w:type="dxa"/>
            <w:gridSpan w:val="2"/>
            <w:vMerge/>
            <w:tcBorders>
              <w:left w:val="single" w:sz="4" w:space="0" w:color="auto"/>
              <w:right w:val="single" w:sz="4" w:space="0" w:color="auto"/>
            </w:tcBorders>
            <w:vAlign w:val="center"/>
          </w:tcPr>
          <w:p w14:paraId="1BDA79C0" w14:textId="77777777" w:rsidR="007C2C5F" w:rsidRPr="003F514D" w:rsidRDefault="007C2C5F" w:rsidP="004D327C">
            <w:pPr>
              <w:pStyle w:val="TAL"/>
              <w:rPr>
                <w:ins w:id="198" w:author="Li, Qiming" w:date="2018-10-12T00:34:00Z"/>
                <w:rFonts w:cs="Arial"/>
                <w:lang w:val="en-US"/>
              </w:rPr>
            </w:pPr>
          </w:p>
        </w:tc>
        <w:tc>
          <w:tcPr>
            <w:tcW w:w="1717" w:type="dxa"/>
            <w:tcBorders>
              <w:left w:val="single" w:sz="4" w:space="0" w:color="auto"/>
              <w:right w:val="single" w:sz="4" w:space="0" w:color="auto"/>
            </w:tcBorders>
            <w:vAlign w:val="center"/>
          </w:tcPr>
          <w:p w14:paraId="277D68FC" w14:textId="77777777" w:rsidR="007C2C5F" w:rsidRPr="003F514D" w:rsidRDefault="007C2C5F" w:rsidP="004D327C">
            <w:pPr>
              <w:pStyle w:val="TAL"/>
              <w:rPr>
                <w:ins w:id="199" w:author="Li, Qiming" w:date="2018-10-12T00:34:00Z"/>
                <w:rFonts w:cs="Arial"/>
                <w:lang w:val="en-US"/>
              </w:rPr>
            </w:pPr>
            <w:ins w:id="200"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113141CC" w14:textId="77777777" w:rsidR="007C2C5F" w:rsidRPr="003F514D" w:rsidRDefault="007C2C5F" w:rsidP="004D327C">
            <w:pPr>
              <w:pStyle w:val="TAC"/>
              <w:rPr>
                <w:ins w:id="201" w:author="Li, Qiming" w:date="2018-10-12T00:34:00Z"/>
                <w:rFonts w:cs="Arial"/>
                <w:lang w:val="en-US"/>
              </w:rPr>
            </w:pPr>
          </w:p>
        </w:tc>
        <w:tc>
          <w:tcPr>
            <w:tcW w:w="4655" w:type="dxa"/>
            <w:gridSpan w:val="2"/>
            <w:tcBorders>
              <w:left w:val="single" w:sz="4" w:space="0" w:color="auto"/>
              <w:right w:val="single" w:sz="4" w:space="0" w:color="auto"/>
            </w:tcBorders>
            <w:vAlign w:val="center"/>
          </w:tcPr>
          <w:p w14:paraId="29B5F611" w14:textId="77777777" w:rsidR="007C2C5F" w:rsidRPr="004D327C" w:rsidRDefault="007C2C5F" w:rsidP="004D327C">
            <w:pPr>
              <w:keepNext/>
              <w:keepLines/>
              <w:spacing w:after="0"/>
              <w:jc w:val="center"/>
              <w:rPr>
                <w:ins w:id="202" w:author="Li, Qiming" w:date="2018-10-12T00:34:00Z"/>
                <w:rFonts w:ascii="Arial" w:eastAsia="Times New Roman" w:hAnsi="Arial" w:cs="Arial"/>
                <w:sz w:val="18"/>
                <w:lang w:val="en-US"/>
              </w:rPr>
            </w:pPr>
            <w:ins w:id="203" w:author="Li, Qiming" w:date="2018-10-12T00:34:00Z">
              <w:r w:rsidRPr="004D327C">
                <w:rPr>
                  <w:rFonts w:ascii="Arial" w:eastAsia="Times New Roman" w:hAnsi="Arial" w:cs="Arial"/>
                  <w:sz w:val="18"/>
                  <w:lang w:val="en-US"/>
                </w:rPr>
                <w:t>TDDConf.1.1</w:t>
              </w:r>
            </w:ins>
          </w:p>
        </w:tc>
      </w:tr>
      <w:tr w:rsidR="007C2C5F" w14:paraId="47B1310D" w14:textId="77777777" w:rsidTr="004D327C">
        <w:trPr>
          <w:trHeight w:val="283"/>
          <w:jc w:val="center"/>
          <w:ins w:id="204"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5959BE38" w14:textId="77777777" w:rsidR="007C2C5F" w:rsidRPr="003F514D" w:rsidRDefault="007C2C5F" w:rsidP="004D327C">
            <w:pPr>
              <w:pStyle w:val="TAL"/>
              <w:rPr>
                <w:ins w:id="205"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62E34D3F" w14:textId="77777777" w:rsidR="007C2C5F" w:rsidRPr="003F514D" w:rsidRDefault="007C2C5F" w:rsidP="004D327C">
            <w:pPr>
              <w:pStyle w:val="TAL"/>
              <w:rPr>
                <w:ins w:id="206" w:author="Li, Qiming" w:date="2018-10-12T00:34:00Z"/>
                <w:rFonts w:cs="Arial"/>
                <w:lang w:val="en-US"/>
              </w:rPr>
            </w:pPr>
            <w:ins w:id="207"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45176119" w14:textId="77777777" w:rsidR="007C2C5F" w:rsidRPr="003F514D" w:rsidRDefault="007C2C5F" w:rsidP="004D327C">
            <w:pPr>
              <w:pStyle w:val="TAC"/>
              <w:rPr>
                <w:ins w:id="208"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2CF4D58C" w14:textId="191D47B7" w:rsidR="007C2C5F" w:rsidRPr="004D327C" w:rsidRDefault="007C2C5F" w:rsidP="001D44C3">
            <w:pPr>
              <w:keepNext/>
              <w:keepLines/>
              <w:spacing w:after="0"/>
              <w:jc w:val="center"/>
              <w:rPr>
                <w:ins w:id="209" w:author="Li, Qiming" w:date="2018-10-12T00:34:00Z"/>
                <w:rFonts w:ascii="Arial" w:eastAsia="Times New Roman" w:hAnsi="Arial" w:cs="Arial"/>
                <w:sz w:val="18"/>
                <w:lang w:val="en-US"/>
              </w:rPr>
            </w:pPr>
            <w:ins w:id="210" w:author="Li, Qiming" w:date="2018-10-12T00:34:00Z">
              <w:r w:rsidRPr="004D327C">
                <w:rPr>
                  <w:rFonts w:ascii="Arial" w:eastAsia="Times New Roman" w:hAnsi="Arial" w:cs="Arial"/>
                  <w:sz w:val="18"/>
                  <w:lang w:val="en-US"/>
                </w:rPr>
                <w:t>TDDConf.</w:t>
              </w:r>
            </w:ins>
            <w:ins w:id="211" w:author="Li, Qiming" w:date="2018-11-15T17:01:00Z">
              <w:r w:rsidR="001D44C3" w:rsidRPr="001D44C3">
                <w:rPr>
                  <w:rFonts w:ascii="Arial" w:eastAsia="Times New Roman" w:hAnsi="Arial" w:cs="Arial"/>
                  <w:sz w:val="18"/>
                  <w:highlight w:val="yellow"/>
                  <w:lang w:val="en-US"/>
                  <w:rPrChange w:id="212" w:author="Li, Qiming" w:date="2018-11-15T17:01:00Z">
                    <w:rPr>
                      <w:rFonts w:ascii="Arial" w:eastAsia="Times New Roman" w:hAnsi="Arial" w:cs="Arial"/>
                      <w:sz w:val="18"/>
                      <w:lang w:val="en-US"/>
                    </w:rPr>
                  </w:rPrChange>
                </w:rPr>
                <w:t>2.1</w:t>
              </w:r>
            </w:ins>
          </w:p>
        </w:tc>
      </w:tr>
      <w:tr w:rsidR="007C2C5F" w14:paraId="38065569" w14:textId="77777777" w:rsidTr="004D327C">
        <w:trPr>
          <w:trHeight w:val="283"/>
          <w:jc w:val="center"/>
          <w:ins w:id="213"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73B3ADB7" w14:textId="77777777" w:rsidR="007C2C5F" w:rsidRPr="003F514D" w:rsidRDefault="007C2C5F" w:rsidP="004D327C">
            <w:pPr>
              <w:pStyle w:val="TAL"/>
              <w:rPr>
                <w:ins w:id="214" w:author="Li, Qiming" w:date="2018-10-12T00:34:00Z"/>
                <w:rFonts w:cs="Arial"/>
                <w:lang w:val="en-US"/>
              </w:rPr>
            </w:pPr>
            <w:ins w:id="215" w:author="Li, Qiming" w:date="2018-10-12T00:34:00Z">
              <w:r w:rsidRPr="003F514D">
                <w:rPr>
                  <w:rFonts w:cs="Arial"/>
                  <w:lang w:val="en-US"/>
                </w:rPr>
                <w:t>BW</w:t>
              </w:r>
              <w:r w:rsidRPr="003F514D">
                <w:rPr>
                  <w:rFonts w:cs="Arial"/>
                  <w:vertAlign w:val="subscript"/>
                  <w:lang w:val="en-US"/>
                </w:rPr>
                <w:t>channel</w:t>
              </w:r>
            </w:ins>
          </w:p>
        </w:tc>
        <w:tc>
          <w:tcPr>
            <w:tcW w:w="1717" w:type="dxa"/>
            <w:tcBorders>
              <w:top w:val="single" w:sz="4" w:space="0" w:color="auto"/>
              <w:left w:val="single" w:sz="4" w:space="0" w:color="auto"/>
              <w:right w:val="single" w:sz="4" w:space="0" w:color="auto"/>
            </w:tcBorders>
            <w:vAlign w:val="center"/>
          </w:tcPr>
          <w:p w14:paraId="4F1C3832" w14:textId="77777777" w:rsidR="007C2C5F" w:rsidRPr="003F514D" w:rsidRDefault="007C2C5F" w:rsidP="004D327C">
            <w:pPr>
              <w:pStyle w:val="TAL"/>
              <w:rPr>
                <w:ins w:id="216" w:author="Li, Qiming" w:date="2018-10-12T00:34:00Z"/>
                <w:rFonts w:cs="Arial"/>
                <w:lang w:val="en-US"/>
              </w:rPr>
            </w:pPr>
            <w:ins w:id="217"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08A4B39A" w14:textId="77777777" w:rsidR="007C2C5F" w:rsidRPr="003F514D" w:rsidRDefault="007C2C5F" w:rsidP="004D327C">
            <w:pPr>
              <w:pStyle w:val="TAC"/>
              <w:rPr>
                <w:ins w:id="218" w:author="Li, Qiming" w:date="2018-10-12T00:34:00Z"/>
                <w:rFonts w:cs="Arial"/>
                <w:lang w:val="en-US"/>
              </w:rPr>
            </w:pPr>
            <w:ins w:id="219" w:author="Li, Qiming" w:date="2018-10-12T00:34:00Z">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318AE1D4" w14:textId="77777777" w:rsidR="007C2C5F" w:rsidRPr="00765B0F" w:rsidRDefault="007C2C5F" w:rsidP="004D327C">
            <w:pPr>
              <w:keepNext/>
              <w:keepLines/>
              <w:spacing w:after="0"/>
              <w:jc w:val="center"/>
              <w:rPr>
                <w:ins w:id="220" w:author="Li, Qiming" w:date="2018-10-12T00:34:00Z"/>
                <w:rFonts w:ascii="Arial" w:hAnsi="Arial" w:cs="Arial"/>
                <w:sz w:val="18"/>
                <w:szCs w:val="18"/>
                <w:lang w:val="de-DE"/>
              </w:rPr>
            </w:pPr>
            <w:ins w:id="221" w:author="Li, Qiming" w:date="2018-10-12T00:34: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7C2C5F" w14:paraId="1E3358CD" w14:textId="77777777" w:rsidTr="004D327C">
        <w:trPr>
          <w:trHeight w:val="283"/>
          <w:jc w:val="center"/>
          <w:ins w:id="222" w:author="Li, Qiming" w:date="2018-10-12T00:34:00Z"/>
        </w:trPr>
        <w:tc>
          <w:tcPr>
            <w:tcW w:w="2088" w:type="dxa"/>
            <w:gridSpan w:val="2"/>
            <w:vMerge/>
            <w:tcBorders>
              <w:left w:val="single" w:sz="4" w:space="0" w:color="auto"/>
              <w:right w:val="single" w:sz="4" w:space="0" w:color="auto"/>
            </w:tcBorders>
            <w:vAlign w:val="center"/>
          </w:tcPr>
          <w:p w14:paraId="66077D5A" w14:textId="77777777" w:rsidR="007C2C5F" w:rsidRPr="003F514D" w:rsidRDefault="007C2C5F" w:rsidP="004D327C">
            <w:pPr>
              <w:pStyle w:val="TAL"/>
              <w:rPr>
                <w:ins w:id="223" w:author="Li, Qiming" w:date="2018-10-12T00:34:00Z"/>
                <w:rFonts w:cs="Arial"/>
                <w:lang w:val="en-US"/>
              </w:rPr>
            </w:pPr>
          </w:p>
        </w:tc>
        <w:tc>
          <w:tcPr>
            <w:tcW w:w="1717" w:type="dxa"/>
            <w:tcBorders>
              <w:left w:val="single" w:sz="4" w:space="0" w:color="auto"/>
              <w:right w:val="single" w:sz="4" w:space="0" w:color="auto"/>
            </w:tcBorders>
            <w:vAlign w:val="center"/>
          </w:tcPr>
          <w:p w14:paraId="4860C83A" w14:textId="77777777" w:rsidR="007C2C5F" w:rsidRPr="003F514D" w:rsidRDefault="007C2C5F" w:rsidP="004D327C">
            <w:pPr>
              <w:pStyle w:val="TAL"/>
              <w:rPr>
                <w:ins w:id="224" w:author="Li, Qiming" w:date="2018-10-12T00:34:00Z"/>
                <w:rFonts w:cs="Arial"/>
                <w:lang w:val="en-US"/>
              </w:rPr>
            </w:pPr>
            <w:ins w:id="225"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43EE2D71" w14:textId="77777777" w:rsidR="007C2C5F" w:rsidRPr="003F514D" w:rsidRDefault="007C2C5F" w:rsidP="004D327C">
            <w:pPr>
              <w:pStyle w:val="TAC"/>
              <w:rPr>
                <w:ins w:id="226" w:author="Li, Qiming" w:date="2018-10-12T00:34:00Z"/>
                <w:rFonts w:cs="Arial"/>
                <w:lang w:val="en-US"/>
              </w:rPr>
            </w:pPr>
          </w:p>
        </w:tc>
        <w:tc>
          <w:tcPr>
            <w:tcW w:w="4655" w:type="dxa"/>
            <w:gridSpan w:val="2"/>
            <w:tcBorders>
              <w:left w:val="single" w:sz="4" w:space="0" w:color="auto"/>
              <w:right w:val="single" w:sz="4" w:space="0" w:color="auto"/>
            </w:tcBorders>
            <w:vAlign w:val="center"/>
          </w:tcPr>
          <w:p w14:paraId="23520FC2" w14:textId="77777777" w:rsidR="007C2C5F" w:rsidRPr="00765B0F" w:rsidRDefault="007C2C5F" w:rsidP="004D327C">
            <w:pPr>
              <w:keepNext/>
              <w:keepLines/>
              <w:spacing w:after="0"/>
              <w:jc w:val="center"/>
              <w:rPr>
                <w:ins w:id="227" w:author="Li, Qiming" w:date="2018-10-12T00:34:00Z"/>
                <w:rFonts w:ascii="Arial" w:hAnsi="Arial"/>
                <w:sz w:val="18"/>
                <w:szCs w:val="18"/>
              </w:rPr>
            </w:pPr>
            <w:ins w:id="228" w:author="Li, Qiming" w:date="2018-10-12T00:34:00Z">
              <w:r w:rsidRPr="00765B0F">
                <w:rPr>
                  <w:rFonts w:ascii="Arial" w:hAnsi="Arial"/>
                  <w:sz w:val="18"/>
                  <w:szCs w:val="18"/>
                </w:rPr>
                <w:t xml:space="preserve">10: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52</w:t>
              </w:r>
            </w:ins>
          </w:p>
        </w:tc>
      </w:tr>
      <w:tr w:rsidR="007C2C5F" w14:paraId="4C37F222" w14:textId="77777777" w:rsidTr="004D327C">
        <w:trPr>
          <w:trHeight w:val="283"/>
          <w:jc w:val="center"/>
          <w:ins w:id="229"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32E2635A" w14:textId="77777777" w:rsidR="007C2C5F" w:rsidRPr="003F514D" w:rsidRDefault="007C2C5F" w:rsidP="004D327C">
            <w:pPr>
              <w:pStyle w:val="TAL"/>
              <w:rPr>
                <w:ins w:id="230"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320A33FC" w14:textId="77777777" w:rsidR="007C2C5F" w:rsidRPr="003F514D" w:rsidRDefault="007C2C5F" w:rsidP="004D327C">
            <w:pPr>
              <w:pStyle w:val="TAL"/>
              <w:rPr>
                <w:ins w:id="231" w:author="Li, Qiming" w:date="2018-10-12T00:34:00Z"/>
                <w:rFonts w:cs="Arial"/>
                <w:lang w:val="en-US"/>
              </w:rPr>
            </w:pPr>
            <w:ins w:id="232"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4C791E8B" w14:textId="77777777" w:rsidR="007C2C5F" w:rsidRPr="003F514D" w:rsidRDefault="007C2C5F" w:rsidP="004D327C">
            <w:pPr>
              <w:pStyle w:val="TAC"/>
              <w:rPr>
                <w:ins w:id="233"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5D9585B9" w14:textId="77777777" w:rsidR="007C2C5F" w:rsidRPr="00765B0F" w:rsidRDefault="007C2C5F" w:rsidP="004D327C">
            <w:pPr>
              <w:keepNext/>
              <w:keepLines/>
              <w:spacing w:after="0"/>
              <w:jc w:val="center"/>
              <w:rPr>
                <w:ins w:id="234" w:author="Li, Qiming" w:date="2018-10-12T00:34:00Z"/>
                <w:rFonts w:ascii="Arial" w:hAnsi="Arial"/>
                <w:sz w:val="18"/>
                <w:szCs w:val="18"/>
              </w:rPr>
            </w:pPr>
            <w:ins w:id="235" w:author="Li, Qiming" w:date="2018-10-12T00:34:00Z">
              <w:r w:rsidRPr="00765B0F">
                <w:rPr>
                  <w:rFonts w:ascii="Arial" w:hAnsi="Arial"/>
                  <w:sz w:val="18"/>
                  <w:szCs w:val="18"/>
                </w:rPr>
                <w:t xml:space="preserve">40: </w:t>
              </w:r>
              <w:r w:rsidRPr="00765B0F">
                <w:rPr>
                  <w:rFonts w:ascii="Arial" w:hAnsi="Arial" w:cs="Arial"/>
                  <w:sz w:val="18"/>
                  <w:szCs w:val="18"/>
                  <w:lang w:val="de-DE"/>
                </w:rPr>
                <w:t>N</w:t>
              </w:r>
              <w:r w:rsidRPr="00765B0F">
                <w:rPr>
                  <w:rFonts w:ascii="Arial" w:hAnsi="Arial" w:cs="Arial"/>
                  <w:sz w:val="18"/>
                  <w:szCs w:val="18"/>
                  <w:vertAlign w:val="subscript"/>
                  <w:lang w:val="de-DE"/>
                </w:rPr>
                <w:t>RB,c</w:t>
              </w:r>
              <w:r w:rsidRPr="00765B0F">
                <w:rPr>
                  <w:rFonts w:ascii="Arial" w:hAnsi="Arial" w:cs="Arial"/>
                  <w:sz w:val="18"/>
                  <w:szCs w:val="18"/>
                  <w:lang w:val="de-DE"/>
                </w:rPr>
                <w:t xml:space="preserve"> = 106 </w:t>
              </w:r>
            </w:ins>
          </w:p>
        </w:tc>
      </w:tr>
      <w:tr w:rsidR="007C2C5F" w14:paraId="2FD4069A" w14:textId="77777777" w:rsidTr="004D327C">
        <w:trPr>
          <w:trHeight w:val="283"/>
          <w:jc w:val="center"/>
          <w:ins w:id="236" w:author="Li, Qiming" w:date="2018-10-12T00:34:00Z"/>
        </w:trPr>
        <w:tc>
          <w:tcPr>
            <w:tcW w:w="2088" w:type="dxa"/>
            <w:gridSpan w:val="2"/>
            <w:vMerge w:val="restart"/>
            <w:tcBorders>
              <w:left w:val="single" w:sz="4" w:space="0" w:color="auto"/>
              <w:right w:val="single" w:sz="4" w:space="0" w:color="auto"/>
            </w:tcBorders>
            <w:vAlign w:val="center"/>
          </w:tcPr>
          <w:p w14:paraId="1950D9B8" w14:textId="77777777" w:rsidR="007C2C5F" w:rsidRPr="003F514D" w:rsidRDefault="007C2C5F" w:rsidP="004D327C">
            <w:pPr>
              <w:pStyle w:val="TAL"/>
              <w:rPr>
                <w:ins w:id="237" w:author="Li, Qiming" w:date="2018-10-12T00:34:00Z"/>
                <w:rFonts w:cs="Arial"/>
                <w:lang w:val="en-US"/>
              </w:rPr>
            </w:pPr>
            <w:ins w:id="238" w:author="Li, Qiming" w:date="2018-10-12T00:34:00Z">
              <w:r w:rsidRPr="003F514D">
                <w:rPr>
                  <w:rFonts w:cs="Arial"/>
                  <w:lang w:val="en-US"/>
                </w:rPr>
                <w:t>BWP BW</w:t>
              </w:r>
            </w:ins>
          </w:p>
        </w:tc>
        <w:tc>
          <w:tcPr>
            <w:tcW w:w="1717" w:type="dxa"/>
            <w:tcBorders>
              <w:left w:val="single" w:sz="4" w:space="0" w:color="auto"/>
              <w:bottom w:val="single" w:sz="4" w:space="0" w:color="auto"/>
              <w:right w:val="single" w:sz="4" w:space="0" w:color="auto"/>
            </w:tcBorders>
            <w:vAlign w:val="center"/>
          </w:tcPr>
          <w:p w14:paraId="4DBD39BD" w14:textId="77777777" w:rsidR="007C2C5F" w:rsidRPr="003F514D" w:rsidRDefault="007C2C5F" w:rsidP="004D327C">
            <w:pPr>
              <w:pStyle w:val="TAL"/>
              <w:rPr>
                <w:ins w:id="239" w:author="Li, Qiming" w:date="2018-10-12T00:34:00Z"/>
                <w:rFonts w:cs="Arial"/>
              </w:rPr>
            </w:pPr>
            <w:ins w:id="240" w:author="Li, Qiming" w:date="2018-10-12T00:34:00Z">
              <w:r w:rsidRPr="003F514D">
                <w:rPr>
                  <w:rFonts w:cs="Arial"/>
                </w:rPr>
                <w:t>Config</w:t>
              </w:r>
              <w:r>
                <w:rPr>
                  <w:szCs w:val="18"/>
                </w:rPr>
                <w:t xml:space="preserve"> 1,4</w:t>
              </w:r>
            </w:ins>
          </w:p>
        </w:tc>
        <w:tc>
          <w:tcPr>
            <w:tcW w:w="1134" w:type="dxa"/>
            <w:vMerge w:val="restart"/>
            <w:tcBorders>
              <w:left w:val="single" w:sz="4" w:space="0" w:color="auto"/>
              <w:right w:val="single" w:sz="4" w:space="0" w:color="auto"/>
            </w:tcBorders>
            <w:vAlign w:val="center"/>
          </w:tcPr>
          <w:p w14:paraId="6F5CF5F4" w14:textId="77777777" w:rsidR="007C2C5F" w:rsidRPr="003F514D" w:rsidRDefault="007C2C5F" w:rsidP="004D327C">
            <w:pPr>
              <w:pStyle w:val="TAC"/>
              <w:rPr>
                <w:ins w:id="241" w:author="Li, Qiming" w:date="2018-10-12T00:34:00Z"/>
                <w:rFonts w:cs="Arial"/>
                <w:lang w:val="en-US"/>
              </w:rPr>
            </w:pPr>
            <w:ins w:id="242" w:author="Li, Qiming" w:date="2018-10-12T00:34:00Z">
              <w:r>
                <w:rPr>
                  <w:rFonts w:cs="Arial"/>
                  <w:lang w:val="en-US"/>
                </w:rPr>
                <w:t>MHz</w:t>
              </w:r>
            </w:ins>
          </w:p>
        </w:tc>
        <w:tc>
          <w:tcPr>
            <w:tcW w:w="4655" w:type="dxa"/>
            <w:gridSpan w:val="2"/>
            <w:tcBorders>
              <w:left w:val="single" w:sz="4" w:space="0" w:color="auto"/>
              <w:bottom w:val="single" w:sz="4" w:space="0" w:color="auto"/>
              <w:right w:val="single" w:sz="4" w:space="0" w:color="auto"/>
            </w:tcBorders>
            <w:vAlign w:val="center"/>
          </w:tcPr>
          <w:p w14:paraId="5C5479DD" w14:textId="77777777" w:rsidR="007C2C5F" w:rsidRPr="00765B0F" w:rsidRDefault="007C2C5F" w:rsidP="004D327C">
            <w:pPr>
              <w:keepNext/>
              <w:keepLines/>
              <w:spacing w:after="0"/>
              <w:jc w:val="center"/>
              <w:rPr>
                <w:ins w:id="243" w:author="Li, Qiming" w:date="2018-10-12T00:34:00Z"/>
                <w:rFonts w:ascii="Arial" w:hAnsi="Arial"/>
                <w:sz w:val="18"/>
                <w:szCs w:val="18"/>
              </w:rPr>
            </w:pPr>
            <w:ins w:id="244" w:author="Li, Qiming" w:date="2018-10-12T00:3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C2C5F" w14:paraId="288941B6" w14:textId="77777777" w:rsidTr="004D327C">
        <w:trPr>
          <w:trHeight w:val="283"/>
          <w:jc w:val="center"/>
          <w:ins w:id="245" w:author="Li, Qiming" w:date="2018-10-12T00:34:00Z"/>
        </w:trPr>
        <w:tc>
          <w:tcPr>
            <w:tcW w:w="2088" w:type="dxa"/>
            <w:gridSpan w:val="2"/>
            <w:vMerge/>
            <w:tcBorders>
              <w:left w:val="single" w:sz="4" w:space="0" w:color="auto"/>
              <w:right w:val="single" w:sz="4" w:space="0" w:color="auto"/>
            </w:tcBorders>
            <w:vAlign w:val="center"/>
          </w:tcPr>
          <w:p w14:paraId="740E0A53" w14:textId="77777777" w:rsidR="007C2C5F" w:rsidRPr="003F514D" w:rsidRDefault="007C2C5F" w:rsidP="004D327C">
            <w:pPr>
              <w:pStyle w:val="TAL"/>
              <w:rPr>
                <w:ins w:id="246"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59AEFDD3" w14:textId="77777777" w:rsidR="007C2C5F" w:rsidRPr="003F514D" w:rsidRDefault="007C2C5F" w:rsidP="004D327C">
            <w:pPr>
              <w:pStyle w:val="TAL"/>
              <w:rPr>
                <w:ins w:id="247" w:author="Li, Qiming" w:date="2018-10-12T00:34:00Z"/>
                <w:rFonts w:cs="Arial"/>
              </w:rPr>
            </w:pPr>
            <w:ins w:id="248"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294C623E" w14:textId="77777777" w:rsidR="007C2C5F" w:rsidRPr="003F514D" w:rsidRDefault="007C2C5F" w:rsidP="004D327C">
            <w:pPr>
              <w:pStyle w:val="TAC"/>
              <w:rPr>
                <w:ins w:id="249"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7261AF26" w14:textId="77777777" w:rsidR="007C2C5F" w:rsidRPr="00765B0F" w:rsidRDefault="007C2C5F" w:rsidP="004D327C">
            <w:pPr>
              <w:keepNext/>
              <w:keepLines/>
              <w:spacing w:after="0"/>
              <w:jc w:val="center"/>
              <w:rPr>
                <w:ins w:id="250" w:author="Li, Qiming" w:date="2018-10-12T00:34:00Z"/>
                <w:rFonts w:ascii="Arial" w:hAnsi="Arial"/>
                <w:sz w:val="18"/>
                <w:szCs w:val="18"/>
              </w:rPr>
            </w:pPr>
            <w:ins w:id="251" w:author="Li, Qiming" w:date="2018-10-12T00:34: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C2C5F" w14:paraId="3187A758" w14:textId="77777777" w:rsidTr="004D327C">
        <w:trPr>
          <w:trHeight w:val="283"/>
          <w:jc w:val="center"/>
          <w:ins w:id="252"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34AAB52A" w14:textId="77777777" w:rsidR="007C2C5F" w:rsidRPr="003F514D" w:rsidRDefault="007C2C5F" w:rsidP="004D327C">
            <w:pPr>
              <w:pStyle w:val="TAL"/>
              <w:rPr>
                <w:ins w:id="253"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13F4E221" w14:textId="77777777" w:rsidR="007C2C5F" w:rsidRPr="003F514D" w:rsidRDefault="007C2C5F" w:rsidP="004D327C">
            <w:pPr>
              <w:pStyle w:val="TAL"/>
              <w:rPr>
                <w:ins w:id="254" w:author="Li, Qiming" w:date="2018-10-12T00:34:00Z"/>
                <w:rFonts w:cs="Arial"/>
              </w:rPr>
            </w:pPr>
            <w:ins w:id="255"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3493C59C" w14:textId="77777777" w:rsidR="007C2C5F" w:rsidRPr="003F514D" w:rsidRDefault="007C2C5F" w:rsidP="004D327C">
            <w:pPr>
              <w:pStyle w:val="TAC"/>
              <w:rPr>
                <w:ins w:id="256"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2410BF4D" w14:textId="77777777" w:rsidR="007C2C5F" w:rsidRPr="00765B0F" w:rsidRDefault="007C2C5F" w:rsidP="004D327C">
            <w:pPr>
              <w:keepNext/>
              <w:keepLines/>
              <w:spacing w:after="0"/>
              <w:jc w:val="center"/>
              <w:rPr>
                <w:ins w:id="257" w:author="Li, Qiming" w:date="2018-10-12T00:34:00Z"/>
                <w:rFonts w:ascii="Arial" w:hAnsi="Arial"/>
                <w:sz w:val="18"/>
                <w:szCs w:val="18"/>
              </w:rPr>
            </w:pPr>
            <w:ins w:id="258" w:author="Li, Qiming" w:date="2018-10-12T00:34:00Z">
              <w:r>
                <w:rPr>
                  <w:szCs w:val="18"/>
                </w:rPr>
                <w:t xml:space="preserve">40: </w:t>
              </w:r>
              <w:r>
                <w:rPr>
                  <w:rFonts w:cs="Arial"/>
                  <w:szCs w:val="18"/>
                  <w:lang w:val="de-DE"/>
                </w:rPr>
                <w:t>N</w:t>
              </w:r>
              <w:r>
                <w:rPr>
                  <w:rFonts w:cs="Arial"/>
                  <w:szCs w:val="18"/>
                  <w:vertAlign w:val="subscript"/>
                  <w:lang w:val="de-DE"/>
                </w:rPr>
                <w:t>RB,c</w:t>
              </w:r>
              <w:r>
                <w:rPr>
                  <w:rFonts w:cs="Arial"/>
                  <w:szCs w:val="18"/>
                  <w:lang w:val="de-DE"/>
                </w:rPr>
                <w:t xml:space="preserve"> = 106 </w:t>
              </w:r>
            </w:ins>
          </w:p>
        </w:tc>
      </w:tr>
      <w:tr w:rsidR="007C2C5F" w14:paraId="1349F789" w14:textId="77777777" w:rsidTr="004D327C">
        <w:trPr>
          <w:trHeight w:val="283"/>
          <w:jc w:val="center"/>
          <w:ins w:id="259" w:author="Li, Qiming" w:date="2018-10-12T00:34:00Z"/>
        </w:trPr>
        <w:tc>
          <w:tcPr>
            <w:tcW w:w="3805" w:type="dxa"/>
            <w:gridSpan w:val="3"/>
            <w:tcBorders>
              <w:left w:val="single" w:sz="4" w:space="0" w:color="auto"/>
              <w:bottom w:val="single" w:sz="4" w:space="0" w:color="auto"/>
              <w:right w:val="single" w:sz="4" w:space="0" w:color="auto"/>
            </w:tcBorders>
            <w:vAlign w:val="center"/>
          </w:tcPr>
          <w:p w14:paraId="3C2BA18D" w14:textId="77777777" w:rsidR="007C2C5F" w:rsidRPr="003F514D" w:rsidRDefault="007C2C5F" w:rsidP="004D327C">
            <w:pPr>
              <w:pStyle w:val="TAL"/>
              <w:rPr>
                <w:ins w:id="260" w:author="Li, Qiming" w:date="2018-10-12T00:34:00Z"/>
                <w:rFonts w:cs="Arial"/>
              </w:rPr>
            </w:pPr>
            <w:ins w:id="261" w:author="Li, Qiming" w:date="2018-10-12T00:34: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70E17C1B" w14:textId="77777777" w:rsidR="007C2C5F" w:rsidRPr="003F514D" w:rsidRDefault="007C2C5F" w:rsidP="004D327C">
            <w:pPr>
              <w:pStyle w:val="TAC"/>
              <w:rPr>
                <w:ins w:id="262" w:author="Li, Qiming" w:date="2018-10-12T00:34:00Z"/>
                <w:rFonts w:cs="Arial"/>
                <w:lang w:val="en-US"/>
              </w:rPr>
            </w:pPr>
            <w:ins w:id="263" w:author="Li, Qiming" w:date="2018-10-12T00:34:00Z">
              <w:r w:rsidRPr="003F514D">
                <w:rPr>
                  <w:rFonts w:cs="Arial"/>
                  <w:lang w:val="en-US"/>
                </w:rPr>
                <w:t>ms</w:t>
              </w:r>
            </w:ins>
          </w:p>
        </w:tc>
        <w:tc>
          <w:tcPr>
            <w:tcW w:w="4655" w:type="dxa"/>
            <w:gridSpan w:val="2"/>
            <w:tcBorders>
              <w:left w:val="single" w:sz="4" w:space="0" w:color="auto"/>
              <w:bottom w:val="single" w:sz="4" w:space="0" w:color="auto"/>
              <w:right w:val="single" w:sz="4" w:space="0" w:color="auto"/>
            </w:tcBorders>
            <w:vAlign w:val="center"/>
          </w:tcPr>
          <w:p w14:paraId="15630881" w14:textId="77777777" w:rsidR="007C2C5F" w:rsidRPr="004D327C" w:rsidRDefault="007C2C5F" w:rsidP="004D327C">
            <w:pPr>
              <w:keepNext/>
              <w:keepLines/>
              <w:spacing w:after="0"/>
              <w:jc w:val="center"/>
              <w:rPr>
                <w:ins w:id="264" w:author="Li, Qiming" w:date="2018-10-12T00:34:00Z"/>
                <w:rFonts w:ascii="Arial" w:eastAsia="Times New Roman" w:hAnsi="Arial" w:cs="Arial"/>
                <w:sz w:val="18"/>
                <w:lang w:val="en-US"/>
              </w:rPr>
            </w:pPr>
            <w:ins w:id="265" w:author="Li, Qiming" w:date="2018-10-12T00:34:00Z">
              <w:r w:rsidRPr="004D327C">
                <w:rPr>
                  <w:rFonts w:ascii="Arial" w:hAnsi="Arial" w:cs="Arial"/>
                  <w:sz w:val="18"/>
                  <w:lang w:val="en-US"/>
                </w:rPr>
                <w:t>Not Applicable</w:t>
              </w:r>
            </w:ins>
          </w:p>
        </w:tc>
      </w:tr>
      <w:tr w:rsidR="007C2C5F" w14:paraId="1DCA7091" w14:textId="77777777" w:rsidTr="004D327C">
        <w:trPr>
          <w:trHeight w:val="510"/>
          <w:jc w:val="center"/>
          <w:ins w:id="266" w:author="Li, Qiming" w:date="2018-10-12T00:34:00Z"/>
        </w:trPr>
        <w:tc>
          <w:tcPr>
            <w:tcW w:w="2088" w:type="dxa"/>
            <w:gridSpan w:val="2"/>
            <w:vMerge w:val="restart"/>
            <w:tcBorders>
              <w:top w:val="single" w:sz="4" w:space="0" w:color="auto"/>
              <w:left w:val="single" w:sz="4" w:space="0" w:color="auto"/>
              <w:right w:val="single" w:sz="4" w:space="0" w:color="auto"/>
            </w:tcBorders>
            <w:vAlign w:val="center"/>
            <w:hideMark/>
          </w:tcPr>
          <w:p w14:paraId="17A9FEDD" w14:textId="77777777" w:rsidR="007C2C5F" w:rsidRPr="003F514D" w:rsidRDefault="007C2C5F" w:rsidP="004D327C">
            <w:pPr>
              <w:pStyle w:val="TAL"/>
              <w:rPr>
                <w:ins w:id="267" w:author="Li, Qiming" w:date="2018-10-12T00:34:00Z"/>
                <w:rFonts w:cs="Arial"/>
                <w:lang w:val="en-US"/>
              </w:rPr>
            </w:pPr>
            <w:ins w:id="268" w:author="Li, Qiming" w:date="2018-10-12T00:34:00Z">
              <w:r w:rsidRPr="003F514D">
                <w:rPr>
                  <w:rFonts w:cs="Arial"/>
                  <w:lang w:val="en-US"/>
                </w:rPr>
                <w:t xml:space="preserve">PDSCH Reference measurement channel </w:t>
              </w:r>
            </w:ins>
          </w:p>
        </w:tc>
        <w:tc>
          <w:tcPr>
            <w:tcW w:w="1717" w:type="dxa"/>
            <w:tcBorders>
              <w:top w:val="single" w:sz="4" w:space="0" w:color="auto"/>
              <w:left w:val="single" w:sz="4" w:space="0" w:color="auto"/>
              <w:right w:val="single" w:sz="4" w:space="0" w:color="auto"/>
            </w:tcBorders>
            <w:vAlign w:val="center"/>
          </w:tcPr>
          <w:p w14:paraId="6FA331AF" w14:textId="77777777" w:rsidR="007C2C5F" w:rsidRPr="003F514D" w:rsidRDefault="007C2C5F" w:rsidP="004D327C">
            <w:pPr>
              <w:pStyle w:val="TAL"/>
              <w:rPr>
                <w:ins w:id="269" w:author="Li, Qiming" w:date="2018-10-12T00:34:00Z"/>
                <w:rFonts w:cs="Arial"/>
                <w:lang w:val="en-US"/>
              </w:rPr>
            </w:pPr>
            <w:ins w:id="270"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62B5F8C3" w14:textId="77777777" w:rsidR="007C2C5F" w:rsidRPr="003F514D" w:rsidRDefault="007C2C5F" w:rsidP="004D327C">
            <w:pPr>
              <w:pStyle w:val="TAC"/>
              <w:rPr>
                <w:ins w:id="271"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hideMark/>
          </w:tcPr>
          <w:p w14:paraId="7A154A25" w14:textId="77777777" w:rsidR="007C2C5F" w:rsidRPr="003F514D" w:rsidRDefault="007C2C5F" w:rsidP="004D327C">
            <w:pPr>
              <w:pStyle w:val="TAC"/>
              <w:rPr>
                <w:ins w:id="272" w:author="Li, Qiming" w:date="2018-10-12T00:34:00Z"/>
                <w:rFonts w:cs="Arial"/>
                <w:lang w:val="en-US"/>
              </w:rPr>
            </w:pPr>
            <w:ins w:id="273" w:author="Li, Qiming" w:date="2018-10-12T00:34:00Z">
              <w:r w:rsidRPr="004D327C">
                <w:rPr>
                  <w:rFonts w:cs="Arial"/>
                  <w:sz w:val="16"/>
                </w:rPr>
                <w:t>SR.1.1 FDD</w:t>
              </w:r>
              <w:r w:rsidRPr="004D327C">
                <w:rPr>
                  <w:rFonts w:cs="Arial"/>
                  <w:sz w:val="16"/>
                  <w:lang w:val="en-US"/>
                </w:rPr>
                <w:t xml:space="preserve"> </w:t>
              </w:r>
            </w:ins>
          </w:p>
        </w:tc>
      </w:tr>
      <w:tr w:rsidR="007C2C5F" w14:paraId="76D16221" w14:textId="77777777" w:rsidTr="004D327C">
        <w:trPr>
          <w:trHeight w:val="510"/>
          <w:jc w:val="center"/>
          <w:ins w:id="274" w:author="Li, Qiming" w:date="2018-10-12T00:34:00Z"/>
        </w:trPr>
        <w:tc>
          <w:tcPr>
            <w:tcW w:w="2088" w:type="dxa"/>
            <w:gridSpan w:val="2"/>
            <w:vMerge/>
            <w:tcBorders>
              <w:left w:val="single" w:sz="4" w:space="0" w:color="auto"/>
              <w:right w:val="single" w:sz="4" w:space="0" w:color="auto"/>
            </w:tcBorders>
            <w:vAlign w:val="center"/>
          </w:tcPr>
          <w:p w14:paraId="7A4D3FB7" w14:textId="77777777" w:rsidR="007C2C5F" w:rsidRPr="003F514D" w:rsidRDefault="007C2C5F" w:rsidP="004D327C">
            <w:pPr>
              <w:pStyle w:val="TAL"/>
              <w:rPr>
                <w:ins w:id="275" w:author="Li, Qiming" w:date="2018-10-12T00:34:00Z"/>
                <w:rFonts w:cs="Arial"/>
                <w:lang w:val="en-US"/>
              </w:rPr>
            </w:pPr>
          </w:p>
        </w:tc>
        <w:tc>
          <w:tcPr>
            <w:tcW w:w="1717" w:type="dxa"/>
            <w:tcBorders>
              <w:left w:val="single" w:sz="4" w:space="0" w:color="auto"/>
              <w:right w:val="single" w:sz="4" w:space="0" w:color="auto"/>
            </w:tcBorders>
            <w:vAlign w:val="center"/>
          </w:tcPr>
          <w:p w14:paraId="009255E8" w14:textId="77777777" w:rsidR="007C2C5F" w:rsidRPr="003F514D" w:rsidRDefault="007C2C5F" w:rsidP="004D327C">
            <w:pPr>
              <w:pStyle w:val="TAL"/>
              <w:rPr>
                <w:ins w:id="276" w:author="Li, Qiming" w:date="2018-10-12T00:34:00Z"/>
                <w:rFonts w:cs="Arial"/>
                <w:lang w:val="en-US"/>
              </w:rPr>
            </w:pPr>
            <w:ins w:id="277"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08F653AA" w14:textId="77777777" w:rsidR="007C2C5F" w:rsidRPr="003F514D" w:rsidRDefault="007C2C5F" w:rsidP="004D327C">
            <w:pPr>
              <w:pStyle w:val="TAC"/>
              <w:rPr>
                <w:ins w:id="278" w:author="Li, Qiming" w:date="2018-10-12T00:34:00Z"/>
                <w:rFonts w:cs="Arial"/>
                <w:lang w:val="en-US"/>
              </w:rPr>
            </w:pPr>
          </w:p>
        </w:tc>
        <w:tc>
          <w:tcPr>
            <w:tcW w:w="4655" w:type="dxa"/>
            <w:gridSpan w:val="2"/>
            <w:tcBorders>
              <w:left w:val="single" w:sz="4" w:space="0" w:color="auto"/>
              <w:right w:val="single" w:sz="4" w:space="0" w:color="auto"/>
            </w:tcBorders>
            <w:vAlign w:val="center"/>
          </w:tcPr>
          <w:p w14:paraId="6CF464F1" w14:textId="77777777" w:rsidR="007C2C5F" w:rsidRPr="003F514D" w:rsidRDefault="007C2C5F" w:rsidP="004D327C">
            <w:pPr>
              <w:pStyle w:val="TAC"/>
              <w:rPr>
                <w:ins w:id="279" w:author="Li, Qiming" w:date="2018-10-12T00:34:00Z"/>
                <w:rFonts w:cs="Arial"/>
                <w:lang w:val="en-US"/>
              </w:rPr>
            </w:pPr>
            <w:ins w:id="280" w:author="Li, Qiming" w:date="2018-10-12T00:34:00Z">
              <w:r w:rsidRPr="004D327C">
                <w:rPr>
                  <w:rFonts w:cs="Arial"/>
                  <w:sz w:val="16"/>
                </w:rPr>
                <w:t>SR.1.1 TDD</w:t>
              </w:r>
            </w:ins>
          </w:p>
        </w:tc>
      </w:tr>
      <w:tr w:rsidR="007C2C5F" w14:paraId="14EE15F2" w14:textId="77777777" w:rsidTr="004D327C">
        <w:trPr>
          <w:trHeight w:val="510"/>
          <w:jc w:val="center"/>
          <w:ins w:id="281"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59AE75DC" w14:textId="77777777" w:rsidR="007C2C5F" w:rsidRPr="003F514D" w:rsidRDefault="007C2C5F" w:rsidP="004D327C">
            <w:pPr>
              <w:pStyle w:val="TAL"/>
              <w:rPr>
                <w:ins w:id="282" w:author="Li, Qiming" w:date="2018-10-12T00:34:00Z"/>
                <w:rFonts w:cs="Arial"/>
                <w:lang w:val="en-US"/>
              </w:rPr>
            </w:pPr>
          </w:p>
        </w:tc>
        <w:tc>
          <w:tcPr>
            <w:tcW w:w="1717" w:type="dxa"/>
            <w:tcBorders>
              <w:left w:val="single" w:sz="4" w:space="0" w:color="auto"/>
              <w:bottom w:val="single" w:sz="4" w:space="0" w:color="auto"/>
              <w:right w:val="single" w:sz="4" w:space="0" w:color="auto"/>
            </w:tcBorders>
            <w:vAlign w:val="center"/>
          </w:tcPr>
          <w:p w14:paraId="14EC6C17" w14:textId="77777777" w:rsidR="007C2C5F" w:rsidRPr="003F514D" w:rsidRDefault="007C2C5F" w:rsidP="004D327C">
            <w:pPr>
              <w:pStyle w:val="TAL"/>
              <w:rPr>
                <w:ins w:id="283" w:author="Li, Qiming" w:date="2018-10-12T00:34:00Z"/>
                <w:rFonts w:cs="Arial"/>
                <w:lang w:val="en-US"/>
              </w:rPr>
            </w:pPr>
            <w:ins w:id="284"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4CFB68CD" w14:textId="77777777" w:rsidR="007C2C5F" w:rsidRPr="003F514D" w:rsidRDefault="007C2C5F" w:rsidP="004D327C">
            <w:pPr>
              <w:pStyle w:val="TAC"/>
              <w:rPr>
                <w:ins w:id="285" w:author="Li, Qiming" w:date="2018-10-12T00:34:00Z"/>
                <w:rFonts w:cs="Arial"/>
                <w:lang w:val="en-US"/>
              </w:rPr>
            </w:pPr>
          </w:p>
        </w:tc>
        <w:tc>
          <w:tcPr>
            <w:tcW w:w="4655" w:type="dxa"/>
            <w:gridSpan w:val="2"/>
            <w:tcBorders>
              <w:left w:val="single" w:sz="4" w:space="0" w:color="auto"/>
              <w:bottom w:val="single" w:sz="4" w:space="0" w:color="auto"/>
              <w:right w:val="single" w:sz="4" w:space="0" w:color="auto"/>
            </w:tcBorders>
            <w:vAlign w:val="center"/>
          </w:tcPr>
          <w:p w14:paraId="63F04E06" w14:textId="77777777" w:rsidR="007C2C5F" w:rsidRPr="003F514D" w:rsidRDefault="007C2C5F" w:rsidP="004D327C">
            <w:pPr>
              <w:pStyle w:val="TAC"/>
              <w:rPr>
                <w:ins w:id="286" w:author="Li, Qiming" w:date="2018-10-12T00:34:00Z"/>
                <w:rFonts w:cs="Arial"/>
                <w:lang w:val="en-US"/>
              </w:rPr>
            </w:pPr>
            <w:ins w:id="287" w:author="Li, Qiming" w:date="2018-10-12T00:34:00Z">
              <w:r w:rsidRPr="004D327C">
                <w:rPr>
                  <w:rFonts w:cs="Arial"/>
                  <w:sz w:val="16"/>
                </w:rPr>
                <w:t>SR2.1 TDD</w:t>
              </w:r>
            </w:ins>
          </w:p>
        </w:tc>
      </w:tr>
      <w:tr w:rsidR="007C2C5F" w14:paraId="09F1C0BB" w14:textId="77777777" w:rsidTr="004D327C">
        <w:trPr>
          <w:trHeight w:val="510"/>
          <w:jc w:val="center"/>
          <w:ins w:id="288"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0CCCAF9F" w14:textId="77777777" w:rsidR="007C2C5F" w:rsidRPr="003F514D" w:rsidRDefault="007C2C5F" w:rsidP="004D327C">
            <w:pPr>
              <w:pStyle w:val="TAL"/>
              <w:rPr>
                <w:ins w:id="289" w:author="Li, Qiming" w:date="2018-10-12T00:34:00Z"/>
                <w:rFonts w:cs="Arial"/>
                <w:lang w:val="en-US"/>
              </w:rPr>
            </w:pPr>
            <w:ins w:id="290" w:author="Li, Qiming" w:date="2018-10-12T00:34: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14:paraId="237A1DE9" w14:textId="77777777" w:rsidR="007C2C5F" w:rsidRPr="003F514D" w:rsidRDefault="007C2C5F" w:rsidP="004D327C">
            <w:pPr>
              <w:pStyle w:val="TAL"/>
              <w:rPr>
                <w:ins w:id="291" w:author="Li, Qiming" w:date="2018-10-12T00:34:00Z"/>
                <w:rFonts w:cs="Arial"/>
                <w:lang w:val="en-US"/>
              </w:rPr>
            </w:pPr>
            <w:ins w:id="292" w:author="Li, Qiming" w:date="2018-10-12T00:34:00Z">
              <w:r w:rsidRPr="003F514D">
                <w:rPr>
                  <w:rFonts w:cs="Arial"/>
                </w:rPr>
                <w:t>Config</w:t>
              </w:r>
              <w:r>
                <w:rPr>
                  <w:szCs w:val="18"/>
                </w:rPr>
                <w:t xml:space="preserve"> 1,4</w:t>
              </w:r>
            </w:ins>
          </w:p>
        </w:tc>
        <w:tc>
          <w:tcPr>
            <w:tcW w:w="1134" w:type="dxa"/>
            <w:vMerge w:val="restart"/>
            <w:tcBorders>
              <w:top w:val="single" w:sz="4" w:space="0" w:color="auto"/>
              <w:left w:val="single" w:sz="4" w:space="0" w:color="auto"/>
              <w:right w:val="single" w:sz="4" w:space="0" w:color="auto"/>
            </w:tcBorders>
            <w:vAlign w:val="center"/>
          </w:tcPr>
          <w:p w14:paraId="1EDA417F" w14:textId="77777777" w:rsidR="007C2C5F" w:rsidRPr="003F514D" w:rsidRDefault="007C2C5F" w:rsidP="004D327C">
            <w:pPr>
              <w:pStyle w:val="TAC"/>
              <w:rPr>
                <w:ins w:id="293"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60F7469" w14:textId="77777777" w:rsidR="007C2C5F" w:rsidRPr="003F514D" w:rsidRDefault="007C2C5F" w:rsidP="004D327C">
            <w:pPr>
              <w:pStyle w:val="TAC"/>
              <w:rPr>
                <w:ins w:id="294" w:author="Li, Qiming" w:date="2018-10-12T00:34:00Z"/>
                <w:rFonts w:cs="Arial"/>
                <w:lang w:val="en-US"/>
              </w:rPr>
            </w:pPr>
            <w:ins w:id="295" w:author="Li, Qiming" w:date="2018-10-12T00:34:00Z">
              <w:r w:rsidRPr="004D327C">
                <w:rPr>
                  <w:rFonts w:cs="Arial"/>
                  <w:sz w:val="16"/>
                </w:rPr>
                <w:t>CR.1.1 FDD</w:t>
              </w:r>
              <w:r w:rsidRPr="004D327C">
                <w:rPr>
                  <w:rFonts w:cs="Arial"/>
                  <w:sz w:val="16"/>
                  <w:lang w:val="en-US"/>
                </w:rPr>
                <w:t xml:space="preserve">  </w:t>
              </w:r>
            </w:ins>
          </w:p>
        </w:tc>
      </w:tr>
      <w:tr w:rsidR="007C2C5F" w14:paraId="6FF5B8E1" w14:textId="77777777" w:rsidTr="004D327C">
        <w:trPr>
          <w:trHeight w:val="510"/>
          <w:jc w:val="center"/>
          <w:ins w:id="296" w:author="Li, Qiming" w:date="2018-10-12T00:34:00Z"/>
        </w:trPr>
        <w:tc>
          <w:tcPr>
            <w:tcW w:w="2088" w:type="dxa"/>
            <w:gridSpan w:val="2"/>
            <w:vMerge/>
            <w:tcBorders>
              <w:left w:val="single" w:sz="4" w:space="0" w:color="auto"/>
              <w:right w:val="single" w:sz="4" w:space="0" w:color="auto"/>
            </w:tcBorders>
            <w:vAlign w:val="center"/>
          </w:tcPr>
          <w:p w14:paraId="1A7B7E95" w14:textId="77777777" w:rsidR="007C2C5F" w:rsidRPr="003F514D" w:rsidRDefault="007C2C5F" w:rsidP="004D327C">
            <w:pPr>
              <w:pStyle w:val="TAL"/>
              <w:rPr>
                <w:ins w:id="297" w:author="Li, Qiming" w:date="2018-10-12T00:34:00Z"/>
                <w:rFonts w:cs="v5.0.0"/>
              </w:rPr>
            </w:pPr>
          </w:p>
        </w:tc>
        <w:tc>
          <w:tcPr>
            <w:tcW w:w="1717" w:type="dxa"/>
            <w:tcBorders>
              <w:left w:val="single" w:sz="4" w:space="0" w:color="auto"/>
              <w:right w:val="single" w:sz="4" w:space="0" w:color="auto"/>
            </w:tcBorders>
            <w:vAlign w:val="center"/>
          </w:tcPr>
          <w:p w14:paraId="0EB3D9E5" w14:textId="77777777" w:rsidR="007C2C5F" w:rsidRPr="003F514D" w:rsidRDefault="007C2C5F" w:rsidP="004D327C">
            <w:pPr>
              <w:pStyle w:val="TAL"/>
              <w:rPr>
                <w:ins w:id="298" w:author="Li, Qiming" w:date="2018-10-12T00:34:00Z"/>
                <w:rFonts w:cs="v5.0.0"/>
              </w:rPr>
            </w:pPr>
            <w:ins w:id="299" w:author="Li, Qiming" w:date="2018-10-12T00:34:00Z">
              <w:r w:rsidRPr="003F514D">
                <w:rPr>
                  <w:rFonts w:cs="Arial"/>
                </w:rPr>
                <w:t>Config</w:t>
              </w:r>
              <w:r>
                <w:rPr>
                  <w:szCs w:val="18"/>
                </w:rPr>
                <w:t xml:space="preserve"> 2,5</w:t>
              </w:r>
            </w:ins>
          </w:p>
        </w:tc>
        <w:tc>
          <w:tcPr>
            <w:tcW w:w="1134" w:type="dxa"/>
            <w:vMerge/>
            <w:tcBorders>
              <w:left w:val="single" w:sz="4" w:space="0" w:color="auto"/>
              <w:right w:val="single" w:sz="4" w:space="0" w:color="auto"/>
            </w:tcBorders>
            <w:vAlign w:val="center"/>
          </w:tcPr>
          <w:p w14:paraId="24BAEFC6" w14:textId="77777777" w:rsidR="007C2C5F" w:rsidRPr="003F514D" w:rsidRDefault="007C2C5F" w:rsidP="004D327C">
            <w:pPr>
              <w:pStyle w:val="TAC"/>
              <w:rPr>
                <w:ins w:id="300"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28D40A5" w14:textId="77777777" w:rsidR="007C2C5F" w:rsidRPr="003F514D" w:rsidRDefault="007C2C5F" w:rsidP="004D327C">
            <w:pPr>
              <w:pStyle w:val="TAC"/>
              <w:rPr>
                <w:ins w:id="301" w:author="Li, Qiming" w:date="2018-10-12T00:34:00Z"/>
                <w:rFonts w:cs="Arial"/>
                <w:lang w:val="en-US"/>
              </w:rPr>
            </w:pPr>
            <w:ins w:id="302" w:author="Li, Qiming" w:date="2018-10-12T00:34:00Z">
              <w:r w:rsidRPr="004D327C">
                <w:rPr>
                  <w:rFonts w:cs="Arial"/>
                  <w:sz w:val="16"/>
                </w:rPr>
                <w:t>CR.1.1 TDD</w:t>
              </w:r>
            </w:ins>
          </w:p>
        </w:tc>
      </w:tr>
      <w:tr w:rsidR="007C2C5F" w14:paraId="414C6D6A" w14:textId="77777777" w:rsidTr="004D327C">
        <w:trPr>
          <w:trHeight w:val="510"/>
          <w:jc w:val="center"/>
          <w:ins w:id="303" w:author="Li, Qiming" w:date="2018-10-12T00:34:00Z"/>
        </w:trPr>
        <w:tc>
          <w:tcPr>
            <w:tcW w:w="2088" w:type="dxa"/>
            <w:gridSpan w:val="2"/>
            <w:vMerge/>
            <w:tcBorders>
              <w:left w:val="single" w:sz="4" w:space="0" w:color="auto"/>
              <w:bottom w:val="single" w:sz="4" w:space="0" w:color="auto"/>
              <w:right w:val="single" w:sz="4" w:space="0" w:color="auto"/>
            </w:tcBorders>
            <w:vAlign w:val="center"/>
          </w:tcPr>
          <w:p w14:paraId="40C27FC2" w14:textId="77777777" w:rsidR="007C2C5F" w:rsidRPr="003F514D" w:rsidRDefault="007C2C5F" w:rsidP="004D327C">
            <w:pPr>
              <w:pStyle w:val="TAL"/>
              <w:rPr>
                <w:ins w:id="304" w:author="Li, Qiming" w:date="2018-10-12T00:34:00Z"/>
                <w:rFonts w:cs="v5.0.0"/>
              </w:rPr>
            </w:pPr>
          </w:p>
        </w:tc>
        <w:tc>
          <w:tcPr>
            <w:tcW w:w="1717" w:type="dxa"/>
            <w:tcBorders>
              <w:left w:val="single" w:sz="4" w:space="0" w:color="auto"/>
              <w:bottom w:val="single" w:sz="4" w:space="0" w:color="auto"/>
              <w:right w:val="single" w:sz="4" w:space="0" w:color="auto"/>
            </w:tcBorders>
            <w:vAlign w:val="center"/>
          </w:tcPr>
          <w:p w14:paraId="00ABFE3C" w14:textId="77777777" w:rsidR="007C2C5F" w:rsidRPr="003F514D" w:rsidRDefault="007C2C5F" w:rsidP="004D327C">
            <w:pPr>
              <w:pStyle w:val="TAL"/>
              <w:rPr>
                <w:ins w:id="305" w:author="Li, Qiming" w:date="2018-10-12T00:34:00Z"/>
                <w:rFonts w:cs="v5.0.0"/>
              </w:rPr>
            </w:pPr>
            <w:ins w:id="306" w:author="Li, Qiming" w:date="2018-10-12T00:34:00Z">
              <w:r w:rsidRPr="003F514D">
                <w:rPr>
                  <w:rFonts w:cs="Arial"/>
                </w:rPr>
                <w:t>Config</w:t>
              </w:r>
              <w:r>
                <w:rPr>
                  <w:szCs w:val="18"/>
                </w:rPr>
                <w:t xml:space="preserve"> 3,6</w:t>
              </w:r>
            </w:ins>
          </w:p>
        </w:tc>
        <w:tc>
          <w:tcPr>
            <w:tcW w:w="1134" w:type="dxa"/>
            <w:vMerge/>
            <w:tcBorders>
              <w:left w:val="single" w:sz="4" w:space="0" w:color="auto"/>
              <w:bottom w:val="single" w:sz="4" w:space="0" w:color="auto"/>
              <w:right w:val="single" w:sz="4" w:space="0" w:color="auto"/>
            </w:tcBorders>
            <w:vAlign w:val="center"/>
          </w:tcPr>
          <w:p w14:paraId="61450595" w14:textId="77777777" w:rsidR="007C2C5F" w:rsidRPr="003F514D" w:rsidRDefault="007C2C5F" w:rsidP="004D327C">
            <w:pPr>
              <w:pStyle w:val="TAC"/>
              <w:rPr>
                <w:ins w:id="307" w:author="Li, Qiming" w:date="2018-10-12T00:34: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FF41167" w14:textId="77777777" w:rsidR="007C2C5F" w:rsidRPr="003F514D" w:rsidRDefault="007C2C5F" w:rsidP="004D327C">
            <w:pPr>
              <w:pStyle w:val="TAC"/>
              <w:rPr>
                <w:ins w:id="308" w:author="Li, Qiming" w:date="2018-10-12T00:34:00Z"/>
                <w:rFonts w:cs="Arial"/>
                <w:lang w:val="en-US"/>
              </w:rPr>
            </w:pPr>
            <w:ins w:id="309" w:author="Li, Qiming" w:date="2018-10-12T00:34:00Z">
              <w:r w:rsidRPr="004D327C">
                <w:rPr>
                  <w:rFonts w:cs="Arial"/>
                  <w:sz w:val="16"/>
                </w:rPr>
                <w:t>CR2.1 TDD</w:t>
              </w:r>
            </w:ins>
          </w:p>
        </w:tc>
      </w:tr>
      <w:tr w:rsidR="007C2C5F" w14:paraId="3E72230A" w14:textId="77777777" w:rsidTr="004D327C">
        <w:trPr>
          <w:trHeight w:val="283"/>
          <w:jc w:val="center"/>
          <w:ins w:id="310"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C0E62E9" w14:textId="77777777" w:rsidR="007C2C5F" w:rsidRPr="003F514D" w:rsidRDefault="007C2C5F" w:rsidP="004D327C">
            <w:pPr>
              <w:pStyle w:val="TAL"/>
              <w:rPr>
                <w:ins w:id="311" w:author="Li, Qiming" w:date="2018-10-12T00:34:00Z"/>
                <w:rFonts w:cs="Arial"/>
                <w:lang w:val="da-DK"/>
              </w:rPr>
            </w:pPr>
            <w:ins w:id="312" w:author="Li, Qiming" w:date="2018-10-12T00:34: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3EF55199" w14:textId="77777777" w:rsidR="007C2C5F" w:rsidRPr="003F514D" w:rsidRDefault="007C2C5F" w:rsidP="004D327C">
            <w:pPr>
              <w:pStyle w:val="TAC"/>
              <w:rPr>
                <w:ins w:id="313" w:author="Li, Qiming" w:date="2018-10-12T00:34: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44822F6" w14:textId="77777777" w:rsidR="007C2C5F" w:rsidRPr="003F514D" w:rsidRDefault="007C2C5F" w:rsidP="004D327C">
            <w:pPr>
              <w:pStyle w:val="TAC"/>
              <w:rPr>
                <w:ins w:id="314" w:author="Li, Qiming" w:date="2018-10-12T00:34:00Z"/>
                <w:rFonts w:cs="Arial"/>
                <w:lang w:val="en-US"/>
              </w:rPr>
            </w:pPr>
            <w:ins w:id="315" w:author="Li, Qiming" w:date="2018-10-12T00:34:00Z">
              <w:r w:rsidRPr="003F514D">
                <w:rPr>
                  <w:snapToGrid w:val="0"/>
                </w:rPr>
                <w:t>OCNG pattern 1</w:t>
              </w:r>
            </w:ins>
          </w:p>
        </w:tc>
      </w:tr>
      <w:tr w:rsidR="007C2C5F" w14:paraId="67B6C28B" w14:textId="77777777" w:rsidTr="004D327C">
        <w:trPr>
          <w:trHeight w:val="283"/>
          <w:jc w:val="center"/>
          <w:ins w:id="316"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3BB71126" w14:textId="77777777" w:rsidR="007C2C5F" w:rsidRPr="003F514D" w:rsidRDefault="007C2C5F" w:rsidP="004D327C">
            <w:pPr>
              <w:pStyle w:val="TAL"/>
              <w:rPr>
                <w:ins w:id="317" w:author="Li, Qiming" w:date="2018-10-12T00:34:00Z"/>
                <w:rFonts w:cs="Arial"/>
                <w:lang w:val="da-DK"/>
              </w:rPr>
            </w:pPr>
            <w:ins w:id="318" w:author="Li, Qiming" w:date="2018-10-12T00:34:00Z">
              <w:r w:rsidRPr="003F514D">
                <w:rPr>
                  <w:rFonts w:cs="Arial"/>
                  <w:lang w:val="da-DK"/>
                </w:rPr>
                <w:t>SMTC configuration</w:t>
              </w:r>
            </w:ins>
          </w:p>
        </w:tc>
        <w:tc>
          <w:tcPr>
            <w:tcW w:w="1717" w:type="dxa"/>
            <w:tcBorders>
              <w:top w:val="single" w:sz="4" w:space="0" w:color="auto"/>
              <w:left w:val="single" w:sz="4" w:space="0" w:color="auto"/>
              <w:right w:val="single" w:sz="4" w:space="0" w:color="auto"/>
            </w:tcBorders>
            <w:vAlign w:val="center"/>
          </w:tcPr>
          <w:p w14:paraId="7919A276" w14:textId="77777777" w:rsidR="007C2C5F" w:rsidRPr="003F514D" w:rsidRDefault="007C2C5F" w:rsidP="004D327C">
            <w:pPr>
              <w:pStyle w:val="TAL"/>
              <w:rPr>
                <w:ins w:id="319" w:author="Li, Qiming" w:date="2018-10-12T00:34:00Z"/>
                <w:rFonts w:cs="Arial"/>
                <w:lang w:val="da-DK"/>
              </w:rPr>
            </w:pPr>
            <w:ins w:id="320" w:author="Li, Qiming" w:date="2018-10-12T00:34: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14:paraId="677A89E4" w14:textId="77777777" w:rsidR="007C2C5F" w:rsidRPr="003F514D" w:rsidRDefault="007C2C5F" w:rsidP="004D327C">
            <w:pPr>
              <w:pStyle w:val="TAC"/>
              <w:rPr>
                <w:ins w:id="321" w:author="Li, Qiming" w:date="2018-10-12T00:34: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6308E7F0" w14:textId="77777777" w:rsidR="007C2C5F" w:rsidRPr="003F514D" w:rsidRDefault="007C2C5F" w:rsidP="004D327C">
            <w:pPr>
              <w:pStyle w:val="TAC"/>
              <w:rPr>
                <w:ins w:id="322" w:author="Li, Qiming" w:date="2018-10-12T00:34:00Z"/>
                <w:rFonts w:cs="Arial"/>
                <w:lang w:val="en-US"/>
              </w:rPr>
            </w:pPr>
            <w:ins w:id="323" w:author="Li, Qiming" w:date="2018-10-12T00:34:00Z">
              <w:r w:rsidRPr="00D24C2B">
                <w:rPr>
                  <w:rFonts w:cs="v4.2.0"/>
                </w:rPr>
                <w:t>SMTC.1 FR1</w:t>
              </w:r>
            </w:ins>
          </w:p>
        </w:tc>
      </w:tr>
      <w:tr w:rsidR="007C2C5F" w14:paraId="421FE858" w14:textId="77777777" w:rsidTr="004D327C">
        <w:trPr>
          <w:trHeight w:val="283"/>
          <w:jc w:val="center"/>
          <w:ins w:id="324" w:author="Li, Qiming" w:date="2018-10-12T00:34:00Z"/>
        </w:trPr>
        <w:tc>
          <w:tcPr>
            <w:tcW w:w="2088" w:type="dxa"/>
            <w:gridSpan w:val="2"/>
            <w:vMerge/>
            <w:tcBorders>
              <w:left w:val="single" w:sz="4" w:space="0" w:color="auto"/>
              <w:right w:val="single" w:sz="4" w:space="0" w:color="auto"/>
            </w:tcBorders>
            <w:vAlign w:val="center"/>
          </w:tcPr>
          <w:p w14:paraId="69523EF6" w14:textId="77777777" w:rsidR="007C2C5F" w:rsidRPr="003F514D" w:rsidRDefault="007C2C5F" w:rsidP="004D327C">
            <w:pPr>
              <w:pStyle w:val="TAL"/>
              <w:rPr>
                <w:ins w:id="325" w:author="Li, Qiming" w:date="2018-10-12T00:34:00Z"/>
                <w:rFonts w:cs="Arial"/>
                <w:lang w:val="da-DK"/>
              </w:rPr>
            </w:pPr>
          </w:p>
        </w:tc>
        <w:tc>
          <w:tcPr>
            <w:tcW w:w="1717" w:type="dxa"/>
            <w:tcBorders>
              <w:left w:val="single" w:sz="4" w:space="0" w:color="auto"/>
              <w:right w:val="single" w:sz="4" w:space="0" w:color="auto"/>
            </w:tcBorders>
            <w:vAlign w:val="center"/>
          </w:tcPr>
          <w:p w14:paraId="134655DC" w14:textId="77777777" w:rsidR="007C2C5F" w:rsidRPr="003F514D" w:rsidRDefault="007C2C5F" w:rsidP="004D327C">
            <w:pPr>
              <w:pStyle w:val="TAL"/>
              <w:rPr>
                <w:ins w:id="326" w:author="Li, Qiming" w:date="2018-10-12T00:34:00Z"/>
                <w:rFonts w:cs="Arial"/>
                <w:lang w:val="da-DK"/>
              </w:rPr>
            </w:pPr>
            <w:ins w:id="327" w:author="Li, Qiming" w:date="2018-10-12T00:34: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14:paraId="0C58A162" w14:textId="77777777" w:rsidR="007C2C5F" w:rsidRPr="003F514D" w:rsidRDefault="007C2C5F" w:rsidP="004D327C">
            <w:pPr>
              <w:pStyle w:val="TAC"/>
              <w:rPr>
                <w:ins w:id="328" w:author="Li, Qiming" w:date="2018-10-12T00:34: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3F33D284" w14:textId="77777777" w:rsidR="007C2C5F" w:rsidRPr="003F514D" w:rsidRDefault="007C2C5F" w:rsidP="004D327C">
            <w:pPr>
              <w:pStyle w:val="TAC"/>
              <w:rPr>
                <w:ins w:id="329" w:author="Li, Qiming" w:date="2018-10-12T00:34:00Z"/>
                <w:rFonts w:cs="Arial"/>
              </w:rPr>
            </w:pPr>
            <w:ins w:id="330" w:author="Li, Qiming" w:date="2018-10-12T00:34:00Z">
              <w:r>
                <w:rPr>
                  <w:rFonts w:cs="v4.2.0"/>
                </w:rPr>
                <w:t>SMTC.2</w:t>
              </w:r>
              <w:r w:rsidRPr="00D24C2B">
                <w:rPr>
                  <w:rFonts w:cs="v4.2.0"/>
                </w:rPr>
                <w:t xml:space="preserve"> FR1</w:t>
              </w:r>
            </w:ins>
          </w:p>
        </w:tc>
      </w:tr>
      <w:tr w:rsidR="007C2C5F" w:rsidRPr="003F514D" w14:paraId="52AC4E3E" w14:textId="77777777" w:rsidTr="004D327C">
        <w:trPr>
          <w:trHeight w:val="283"/>
          <w:jc w:val="center"/>
          <w:ins w:id="331"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5D21625E" w14:textId="77777777" w:rsidR="007C2C5F" w:rsidRPr="003F514D" w:rsidRDefault="007C2C5F" w:rsidP="004D327C">
            <w:pPr>
              <w:pStyle w:val="TAL"/>
              <w:rPr>
                <w:ins w:id="332" w:author="Li, Qiming" w:date="2018-10-12T00:34:00Z"/>
                <w:rFonts w:cs="Arial"/>
                <w:lang w:val="da-DK"/>
              </w:rPr>
            </w:pPr>
            <w:ins w:id="333" w:author="Li, Qiming" w:date="2018-10-12T00:34:00Z">
              <w:r w:rsidRPr="003F514D">
                <w:rPr>
                  <w:rFonts w:cs="Arial"/>
                  <w:lang w:val="da-DK"/>
                </w:rPr>
                <w:t>PDSCH/PDCCH subcarrier spacing</w:t>
              </w:r>
            </w:ins>
          </w:p>
        </w:tc>
        <w:tc>
          <w:tcPr>
            <w:tcW w:w="1717" w:type="dxa"/>
            <w:tcBorders>
              <w:top w:val="single" w:sz="4" w:space="0" w:color="auto"/>
              <w:left w:val="single" w:sz="4" w:space="0" w:color="auto"/>
              <w:right w:val="single" w:sz="4" w:space="0" w:color="auto"/>
            </w:tcBorders>
          </w:tcPr>
          <w:p w14:paraId="64C7874A" w14:textId="77777777" w:rsidR="007C2C5F" w:rsidRPr="003F514D" w:rsidRDefault="007C2C5F" w:rsidP="004D327C">
            <w:pPr>
              <w:pStyle w:val="TAL"/>
              <w:rPr>
                <w:ins w:id="334" w:author="Li, Qiming" w:date="2018-10-12T00:34:00Z"/>
                <w:rFonts w:cs="Arial"/>
                <w:lang w:val="da-DK"/>
              </w:rPr>
            </w:pPr>
            <w:ins w:id="335" w:author="Li, Qiming" w:date="2018-10-12T00:34: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14:paraId="559E053D" w14:textId="77777777" w:rsidR="007C2C5F" w:rsidRPr="003F514D" w:rsidRDefault="007C2C5F" w:rsidP="004D327C">
            <w:pPr>
              <w:pStyle w:val="TAC"/>
              <w:rPr>
                <w:ins w:id="336" w:author="Li, Qiming" w:date="2018-10-12T00:34:00Z"/>
                <w:rFonts w:cs="Arial"/>
                <w:lang w:val="da-DK"/>
              </w:rPr>
            </w:pPr>
            <w:ins w:id="337"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2A3BC975" w14:textId="77777777" w:rsidR="007C2C5F" w:rsidRPr="003F514D" w:rsidRDefault="007C2C5F" w:rsidP="004D327C">
            <w:pPr>
              <w:pStyle w:val="TAC"/>
              <w:rPr>
                <w:ins w:id="338" w:author="Li, Qiming" w:date="2018-10-12T00:34:00Z"/>
                <w:rFonts w:cs="Arial"/>
                <w:lang w:val="en-US"/>
              </w:rPr>
            </w:pPr>
            <w:ins w:id="339" w:author="Li, Qiming" w:date="2018-10-12T00:34:00Z">
              <w:r w:rsidRPr="003F514D">
                <w:rPr>
                  <w:rFonts w:cs="Arial"/>
                  <w:lang w:val="en-US"/>
                </w:rPr>
                <w:t>15 kHz</w:t>
              </w:r>
            </w:ins>
          </w:p>
        </w:tc>
      </w:tr>
      <w:tr w:rsidR="007C2C5F" w:rsidRPr="003F514D" w14:paraId="5ADAB3D0" w14:textId="77777777" w:rsidTr="004D327C">
        <w:trPr>
          <w:trHeight w:val="283"/>
          <w:jc w:val="center"/>
          <w:ins w:id="340" w:author="Li, Qiming" w:date="2018-10-12T00:34:00Z"/>
        </w:trPr>
        <w:tc>
          <w:tcPr>
            <w:tcW w:w="2088" w:type="dxa"/>
            <w:gridSpan w:val="2"/>
            <w:vMerge/>
            <w:tcBorders>
              <w:left w:val="single" w:sz="4" w:space="0" w:color="auto"/>
              <w:right w:val="single" w:sz="4" w:space="0" w:color="auto"/>
            </w:tcBorders>
            <w:vAlign w:val="center"/>
          </w:tcPr>
          <w:p w14:paraId="374277F7" w14:textId="77777777" w:rsidR="007C2C5F" w:rsidRPr="003F514D" w:rsidRDefault="007C2C5F" w:rsidP="004D327C">
            <w:pPr>
              <w:pStyle w:val="TAL"/>
              <w:rPr>
                <w:ins w:id="341" w:author="Li, Qiming" w:date="2018-10-12T00:34:00Z"/>
                <w:rFonts w:cs="Arial"/>
                <w:lang w:val="da-DK"/>
              </w:rPr>
            </w:pPr>
          </w:p>
        </w:tc>
        <w:tc>
          <w:tcPr>
            <w:tcW w:w="1717" w:type="dxa"/>
            <w:tcBorders>
              <w:left w:val="single" w:sz="4" w:space="0" w:color="auto"/>
              <w:right w:val="single" w:sz="4" w:space="0" w:color="auto"/>
            </w:tcBorders>
          </w:tcPr>
          <w:p w14:paraId="0C011799" w14:textId="77777777" w:rsidR="007C2C5F" w:rsidRPr="003F514D" w:rsidRDefault="007C2C5F" w:rsidP="004D327C">
            <w:pPr>
              <w:pStyle w:val="TAL"/>
              <w:rPr>
                <w:ins w:id="342" w:author="Li, Qiming" w:date="2018-10-12T00:34:00Z"/>
                <w:rFonts w:cs="Arial"/>
                <w:lang w:val="da-DK"/>
              </w:rPr>
            </w:pPr>
            <w:ins w:id="343" w:author="Li, Qiming" w:date="2018-10-12T00:34: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14:paraId="20F30C65" w14:textId="77777777" w:rsidR="007C2C5F" w:rsidRPr="003F514D" w:rsidRDefault="007C2C5F" w:rsidP="004D327C">
            <w:pPr>
              <w:pStyle w:val="TAC"/>
              <w:rPr>
                <w:ins w:id="344" w:author="Li, Qiming" w:date="2018-10-12T00:34:00Z"/>
                <w:rFonts w:cs="Arial"/>
                <w:lang w:val="da-DK"/>
              </w:rPr>
            </w:pPr>
          </w:p>
        </w:tc>
        <w:tc>
          <w:tcPr>
            <w:tcW w:w="4655" w:type="dxa"/>
            <w:gridSpan w:val="2"/>
            <w:tcBorders>
              <w:left w:val="single" w:sz="4" w:space="0" w:color="auto"/>
              <w:right w:val="single" w:sz="4" w:space="0" w:color="auto"/>
            </w:tcBorders>
            <w:vAlign w:val="center"/>
          </w:tcPr>
          <w:p w14:paraId="272F40EE" w14:textId="77777777" w:rsidR="007C2C5F" w:rsidRPr="003F514D" w:rsidRDefault="007C2C5F" w:rsidP="004D327C">
            <w:pPr>
              <w:pStyle w:val="TAC"/>
              <w:rPr>
                <w:ins w:id="345" w:author="Li, Qiming" w:date="2018-10-12T00:34:00Z"/>
                <w:rFonts w:cs="Arial"/>
                <w:lang w:val="en-US"/>
              </w:rPr>
            </w:pPr>
            <w:ins w:id="346" w:author="Li, Qiming" w:date="2018-10-12T00:34:00Z">
              <w:r w:rsidRPr="003F514D">
                <w:rPr>
                  <w:rFonts w:cs="Arial"/>
                  <w:lang w:val="en-US"/>
                </w:rPr>
                <w:t>30</w:t>
              </w:r>
              <w:r>
                <w:rPr>
                  <w:rFonts w:cs="Arial"/>
                  <w:lang w:val="en-US"/>
                </w:rPr>
                <w:t xml:space="preserve"> </w:t>
              </w:r>
              <w:r w:rsidRPr="003F514D">
                <w:rPr>
                  <w:rFonts w:cs="Arial"/>
                  <w:lang w:val="en-US"/>
                </w:rPr>
                <w:t>kHz</w:t>
              </w:r>
            </w:ins>
          </w:p>
        </w:tc>
      </w:tr>
      <w:tr w:rsidR="007C2C5F" w14:paraId="6380BCDF" w14:textId="77777777" w:rsidTr="004D327C">
        <w:trPr>
          <w:trHeight w:val="283"/>
          <w:jc w:val="center"/>
          <w:ins w:id="347" w:author="Li, Qiming" w:date="2018-10-12T00:34:00Z"/>
        </w:trPr>
        <w:tc>
          <w:tcPr>
            <w:tcW w:w="2088" w:type="dxa"/>
            <w:gridSpan w:val="2"/>
            <w:vMerge w:val="restart"/>
            <w:tcBorders>
              <w:top w:val="single" w:sz="4" w:space="0" w:color="auto"/>
              <w:left w:val="single" w:sz="4" w:space="0" w:color="auto"/>
              <w:right w:val="single" w:sz="4" w:space="0" w:color="auto"/>
            </w:tcBorders>
            <w:vAlign w:val="center"/>
          </w:tcPr>
          <w:p w14:paraId="13312C19" w14:textId="77777777" w:rsidR="007C2C5F" w:rsidRPr="003F514D" w:rsidRDefault="007C2C5F" w:rsidP="004D327C">
            <w:pPr>
              <w:pStyle w:val="TAL"/>
              <w:rPr>
                <w:ins w:id="348" w:author="Li, Qiming" w:date="2018-10-12T00:34:00Z"/>
                <w:rFonts w:cs="Arial"/>
                <w:lang w:val="da-DK"/>
              </w:rPr>
            </w:pPr>
            <w:ins w:id="349" w:author="Li, Qiming" w:date="2018-10-12T00:34: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717" w:type="dxa"/>
            <w:tcBorders>
              <w:top w:val="single" w:sz="4" w:space="0" w:color="auto"/>
              <w:left w:val="single" w:sz="4" w:space="0" w:color="auto"/>
              <w:right w:val="single" w:sz="4" w:space="0" w:color="auto"/>
            </w:tcBorders>
          </w:tcPr>
          <w:p w14:paraId="60758662" w14:textId="77777777" w:rsidR="007C2C5F" w:rsidRPr="003F514D" w:rsidRDefault="007C2C5F" w:rsidP="004D327C">
            <w:pPr>
              <w:pStyle w:val="TAL"/>
              <w:rPr>
                <w:ins w:id="350" w:author="Li, Qiming" w:date="2018-10-12T00:34:00Z"/>
                <w:rFonts w:cs="Arial"/>
                <w:lang w:val="da-DK"/>
              </w:rPr>
            </w:pPr>
            <w:ins w:id="351" w:author="Li, Qiming" w:date="2018-10-12T00:34:00Z">
              <w:r w:rsidRPr="003F514D">
                <w:rPr>
                  <w:rFonts w:cs="Arial"/>
                </w:rPr>
                <w:t>Config</w:t>
              </w:r>
              <w:r>
                <w:rPr>
                  <w:szCs w:val="18"/>
                </w:rPr>
                <w:t xml:space="preserve"> </w:t>
              </w:r>
              <w:r w:rsidRPr="003F514D">
                <w:rPr>
                  <w:rFonts w:cs="Arial"/>
                </w:rPr>
                <w:t>1,2,4,5</w:t>
              </w:r>
            </w:ins>
          </w:p>
        </w:tc>
        <w:tc>
          <w:tcPr>
            <w:tcW w:w="1134" w:type="dxa"/>
            <w:vMerge w:val="restart"/>
            <w:tcBorders>
              <w:top w:val="single" w:sz="4" w:space="0" w:color="auto"/>
              <w:left w:val="single" w:sz="4" w:space="0" w:color="auto"/>
              <w:right w:val="single" w:sz="4" w:space="0" w:color="auto"/>
            </w:tcBorders>
            <w:vAlign w:val="center"/>
          </w:tcPr>
          <w:p w14:paraId="17B14C80" w14:textId="77777777" w:rsidR="007C2C5F" w:rsidRPr="003F514D" w:rsidRDefault="007C2C5F" w:rsidP="004D327C">
            <w:pPr>
              <w:pStyle w:val="TAC"/>
              <w:rPr>
                <w:ins w:id="352" w:author="Li, Qiming" w:date="2018-10-12T00:34:00Z"/>
                <w:rFonts w:cs="Arial"/>
                <w:lang w:val="da-DK"/>
              </w:rPr>
            </w:pPr>
            <w:ins w:id="353"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07D07763" w14:textId="77777777" w:rsidR="007C2C5F" w:rsidRPr="003F514D" w:rsidRDefault="007C2C5F" w:rsidP="004D327C">
            <w:pPr>
              <w:pStyle w:val="TAC"/>
              <w:rPr>
                <w:ins w:id="354" w:author="Li, Qiming" w:date="2018-10-12T00:34:00Z"/>
                <w:rFonts w:cs="Arial"/>
                <w:lang w:val="en-US"/>
              </w:rPr>
            </w:pPr>
            <w:ins w:id="355" w:author="Li, Qiming" w:date="2018-10-12T00:34:00Z">
              <w:r w:rsidRPr="003F514D">
                <w:rPr>
                  <w:rFonts w:cs="Arial"/>
                  <w:lang w:val="en-US"/>
                </w:rPr>
                <w:t>15 kHz</w:t>
              </w:r>
            </w:ins>
          </w:p>
        </w:tc>
      </w:tr>
      <w:tr w:rsidR="007C2C5F" w14:paraId="314A6812" w14:textId="77777777" w:rsidTr="004D327C">
        <w:trPr>
          <w:trHeight w:val="283"/>
          <w:jc w:val="center"/>
          <w:ins w:id="356" w:author="Li, Qiming" w:date="2018-10-12T00:34:00Z"/>
        </w:trPr>
        <w:tc>
          <w:tcPr>
            <w:tcW w:w="2088" w:type="dxa"/>
            <w:gridSpan w:val="2"/>
            <w:vMerge/>
            <w:tcBorders>
              <w:left w:val="single" w:sz="4" w:space="0" w:color="auto"/>
              <w:right w:val="single" w:sz="4" w:space="0" w:color="auto"/>
            </w:tcBorders>
            <w:vAlign w:val="center"/>
          </w:tcPr>
          <w:p w14:paraId="5CDAA1C8" w14:textId="77777777" w:rsidR="007C2C5F" w:rsidRPr="003F514D" w:rsidRDefault="007C2C5F" w:rsidP="004D327C">
            <w:pPr>
              <w:pStyle w:val="TAL"/>
              <w:rPr>
                <w:ins w:id="357" w:author="Li, Qiming" w:date="2018-10-12T00:34:00Z"/>
                <w:rFonts w:cs="Arial"/>
                <w:lang w:val="da-DK"/>
              </w:rPr>
            </w:pPr>
          </w:p>
        </w:tc>
        <w:tc>
          <w:tcPr>
            <w:tcW w:w="1717" w:type="dxa"/>
            <w:tcBorders>
              <w:left w:val="single" w:sz="4" w:space="0" w:color="auto"/>
              <w:right w:val="single" w:sz="4" w:space="0" w:color="auto"/>
            </w:tcBorders>
          </w:tcPr>
          <w:p w14:paraId="4A7D6FA4" w14:textId="77777777" w:rsidR="007C2C5F" w:rsidRPr="003F514D" w:rsidRDefault="007C2C5F" w:rsidP="004D327C">
            <w:pPr>
              <w:pStyle w:val="TAL"/>
              <w:rPr>
                <w:ins w:id="358" w:author="Li, Qiming" w:date="2018-10-12T00:34:00Z"/>
                <w:rFonts w:cs="Arial"/>
                <w:lang w:val="da-DK"/>
              </w:rPr>
            </w:pPr>
            <w:ins w:id="359" w:author="Li, Qiming" w:date="2018-10-12T00:34:00Z">
              <w:r w:rsidRPr="003F514D">
                <w:rPr>
                  <w:rFonts w:cs="Arial"/>
                </w:rPr>
                <w:t>Config</w:t>
              </w:r>
              <w:r>
                <w:rPr>
                  <w:szCs w:val="18"/>
                </w:rPr>
                <w:t xml:space="preserve"> </w:t>
              </w:r>
              <w:r w:rsidRPr="003F514D">
                <w:rPr>
                  <w:rFonts w:cs="Arial"/>
                </w:rPr>
                <w:t>3,6</w:t>
              </w:r>
            </w:ins>
          </w:p>
        </w:tc>
        <w:tc>
          <w:tcPr>
            <w:tcW w:w="1134" w:type="dxa"/>
            <w:vMerge/>
            <w:tcBorders>
              <w:left w:val="single" w:sz="4" w:space="0" w:color="auto"/>
              <w:right w:val="single" w:sz="4" w:space="0" w:color="auto"/>
            </w:tcBorders>
            <w:vAlign w:val="center"/>
          </w:tcPr>
          <w:p w14:paraId="4930B554" w14:textId="77777777" w:rsidR="007C2C5F" w:rsidRPr="003F514D" w:rsidRDefault="007C2C5F" w:rsidP="004D327C">
            <w:pPr>
              <w:pStyle w:val="TAC"/>
              <w:rPr>
                <w:ins w:id="360" w:author="Li, Qiming" w:date="2018-10-12T00:34:00Z"/>
                <w:rFonts w:cs="Arial"/>
                <w:lang w:val="da-DK"/>
              </w:rPr>
            </w:pPr>
          </w:p>
        </w:tc>
        <w:tc>
          <w:tcPr>
            <w:tcW w:w="4655" w:type="dxa"/>
            <w:gridSpan w:val="2"/>
            <w:tcBorders>
              <w:left w:val="single" w:sz="4" w:space="0" w:color="auto"/>
              <w:right w:val="single" w:sz="4" w:space="0" w:color="auto"/>
            </w:tcBorders>
            <w:vAlign w:val="center"/>
          </w:tcPr>
          <w:p w14:paraId="6CA92DAE" w14:textId="77777777" w:rsidR="007C2C5F" w:rsidRPr="003F514D" w:rsidRDefault="007C2C5F" w:rsidP="004D327C">
            <w:pPr>
              <w:pStyle w:val="TAC"/>
              <w:rPr>
                <w:ins w:id="361" w:author="Li, Qiming" w:date="2018-10-12T00:34:00Z"/>
                <w:rFonts w:cs="Arial"/>
                <w:lang w:val="en-US"/>
              </w:rPr>
            </w:pPr>
            <w:ins w:id="362" w:author="Li, Qiming" w:date="2018-10-12T00:34:00Z">
              <w:r w:rsidRPr="003F514D">
                <w:rPr>
                  <w:rFonts w:cs="Arial"/>
                  <w:lang w:val="en-US"/>
                </w:rPr>
                <w:t>30</w:t>
              </w:r>
              <w:r>
                <w:rPr>
                  <w:rFonts w:cs="Arial"/>
                  <w:lang w:val="en-US"/>
                </w:rPr>
                <w:t xml:space="preserve"> </w:t>
              </w:r>
              <w:r w:rsidRPr="003F514D">
                <w:rPr>
                  <w:rFonts w:cs="Arial"/>
                  <w:lang w:val="en-US"/>
                </w:rPr>
                <w:t>kHz</w:t>
              </w:r>
            </w:ins>
          </w:p>
        </w:tc>
      </w:tr>
      <w:tr w:rsidR="007C2C5F" w14:paraId="04D0FC1E" w14:textId="77777777" w:rsidTr="004D327C">
        <w:trPr>
          <w:jc w:val="center"/>
          <w:ins w:id="363"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0E8737C2" w14:textId="77777777" w:rsidR="007C2C5F" w:rsidRPr="00AD018A" w:rsidRDefault="007C2C5F" w:rsidP="004D327C">
            <w:pPr>
              <w:pStyle w:val="TAL"/>
              <w:rPr>
                <w:ins w:id="364" w:author="Li, Qiming" w:date="2018-10-12T00:34:00Z"/>
                <w:rFonts w:cs="Arial"/>
                <w:lang w:val="en-US"/>
              </w:rPr>
            </w:pPr>
            <w:ins w:id="365" w:author="Li, Qiming" w:date="2018-10-12T00:34: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472D04F" w14:textId="77777777" w:rsidR="007C2C5F" w:rsidRPr="003F514D" w:rsidRDefault="007C2C5F" w:rsidP="004D327C">
            <w:pPr>
              <w:pStyle w:val="TAC"/>
              <w:rPr>
                <w:ins w:id="366" w:author="Li, Qiming" w:date="2018-10-12T00:34:00Z"/>
                <w:rFonts w:cs="Arial"/>
                <w:lang w:val="en-US"/>
              </w:rPr>
            </w:pPr>
            <w:ins w:id="367" w:author="Li, Qiming" w:date="2018-10-12T00:34:00Z">
              <w:r w:rsidRPr="003F514D">
                <w:rPr>
                  <w:rFonts w:cs="Arial"/>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14:paraId="73AE67CC" w14:textId="77777777" w:rsidR="007C2C5F" w:rsidRPr="003F514D" w:rsidRDefault="007C2C5F" w:rsidP="004D327C">
            <w:pPr>
              <w:pStyle w:val="TAC"/>
              <w:rPr>
                <w:ins w:id="368" w:author="Li, Qiming" w:date="2018-10-12T00:34:00Z"/>
                <w:rFonts w:cs="Arial"/>
                <w:lang w:val="en-US"/>
              </w:rPr>
            </w:pPr>
            <w:ins w:id="369" w:author="Li, Qiming" w:date="2018-10-12T00:34:00Z">
              <w:r w:rsidRPr="003F514D">
                <w:rPr>
                  <w:rFonts w:cs="Arial"/>
                  <w:sz w:val="16"/>
                  <w:szCs w:val="16"/>
                  <w:lang w:eastAsia="ja-JP"/>
                </w:rPr>
                <w:t>0</w:t>
              </w:r>
            </w:ins>
          </w:p>
        </w:tc>
      </w:tr>
      <w:tr w:rsidR="007C2C5F" w14:paraId="101D2750" w14:textId="77777777" w:rsidTr="004D327C">
        <w:trPr>
          <w:jc w:val="center"/>
          <w:ins w:id="370"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6064B9E0" w14:textId="77777777" w:rsidR="007C2C5F" w:rsidRPr="00AD018A" w:rsidRDefault="007C2C5F" w:rsidP="004D327C">
            <w:pPr>
              <w:pStyle w:val="TAL"/>
              <w:rPr>
                <w:ins w:id="371" w:author="Li, Qiming" w:date="2018-10-12T00:34:00Z"/>
                <w:rFonts w:cs="Arial"/>
                <w:lang w:val="en-US"/>
              </w:rPr>
            </w:pPr>
            <w:ins w:id="372" w:author="Li, Qiming" w:date="2018-10-12T00:34: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14:paraId="133BC24F" w14:textId="77777777" w:rsidR="007C2C5F" w:rsidRPr="003F514D" w:rsidRDefault="007C2C5F" w:rsidP="004D327C">
            <w:pPr>
              <w:pStyle w:val="TAC"/>
              <w:rPr>
                <w:ins w:id="373" w:author="Li, Qiming" w:date="2018-10-12T00:34:00Z"/>
                <w:rFonts w:cs="Arial"/>
                <w:lang w:val="en-US"/>
              </w:rPr>
            </w:pPr>
          </w:p>
        </w:tc>
        <w:tc>
          <w:tcPr>
            <w:tcW w:w="4655" w:type="dxa"/>
            <w:gridSpan w:val="2"/>
            <w:vMerge/>
            <w:tcBorders>
              <w:left w:val="single" w:sz="4" w:space="0" w:color="auto"/>
              <w:right w:val="single" w:sz="4" w:space="0" w:color="auto"/>
            </w:tcBorders>
          </w:tcPr>
          <w:p w14:paraId="769A14CE" w14:textId="77777777" w:rsidR="007C2C5F" w:rsidRPr="003F514D" w:rsidRDefault="007C2C5F" w:rsidP="004D327C">
            <w:pPr>
              <w:pStyle w:val="TAC"/>
              <w:rPr>
                <w:ins w:id="374" w:author="Li, Qiming" w:date="2018-10-12T00:34:00Z"/>
                <w:rFonts w:cs="Arial"/>
                <w:lang w:val="en-US"/>
              </w:rPr>
            </w:pPr>
          </w:p>
        </w:tc>
      </w:tr>
      <w:tr w:rsidR="007C2C5F" w14:paraId="5146E3E5" w14:textId="77777777" w:rsidTr="004D327C">
        <w:trPr>
          <w:jc w:val="center"/>
          <w:ins w:id="375"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4979E0EF" w14:textId="77777777" w:rsidR="007C2C5F" w:rsidRPr="00AD018A" w:rsidRDefault="007C2C5F" w:rsidP="004D327C">
            <w:pPr>
              <w:pStyle w:val="TAL"/>
              <w:rPr>
                <w:ins w:id="376" w:author="Li, Qiming" w:date="2018-10-12T00:34:00Z"/>
                <w:rFonts w:cs="Arial"/>
                <w:lang w:val="en-US"/>
              </w:rPr>
            </w:pPr>
            <w:ins w:id="377" w:author="Li, Qiming" w:date="2018-10-12T00:34: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14:paraId="63B7057E" w14:textId="77777777" w:rsidR="007C2C5F" w:rsidRPr="003F514D" w:rsidRDefault="007C2C5F" w:rsidP="004D327C">
            <w:pPr>
              <w:pStyle w:val="TAC"/>
              <w:rPr>
                <w:ins w:id="378" w:author="Li, Qiming" w:date="2018-10-12T00:34:00Z"/>
                <w:rFonts w:cs="Arial"/>
                <w:lang w:val="en-US"/>
              </w:rPr>
            </w:pPr>
          </w:p>
        </w:tc>
        <w:tc>
          <w:tcPr>
            <w:tcW w:w="4655" w:type="dxa"/>
            <w:gridSpan w:val="2"/>
            <w:vMerge/>
            <w:tcBorders>
              <w:left w:val="single" w:sz="4" w:space="0" w:color="auto"/>
              <w:right w:val="single" w:sz="4" w:space="0" w:color="auto"/>
            </w:tcBorders>
          </w:tcPr>
          <w:p w14:paraId="7F5A9659" w14:textId="77777777" w:rsidR="007C2C5F" w:rsidRPr="003F514D" w:rsidRDefault="007C2C5F" w:rsidP="004D327C">
            <w:pPr>
              <w:pStyle w:val="TAC"/>
              <w:rPr>
                <w:ins w:id="379" w:author="Li, Qiming" w:date="2018-10-12T00:34:00Z"/>
                <w:rFonts w:cs="Arial"/>
                <w:lang w:val="en-US"/>
              </w:rPr>
            </w:pPr>
          </w:p>
        </w:tc>
      </w:tr>
      <w:tr w:rsidR="007C2C5F" w14:paraId="77176843" w14:textId="77777777" w:rsidTr="004D327C">
        <w:trPr>
          <w:jc w:val="center"/>
          <w:ins w:id="380"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27A1A2EE" w14:textId="77777777" w:rsidR="007C2C5F" w:rsidRPr="00AD018A" w:rsidRDefault="007C2C5F" w:rsidP="004D327C">
            <w:pPr>
              <w:pStyle w:val="TAL"/>
              <w:rPr>
                <w:ins w:id="381" w:author="Li, Qiming" w:date="2018-10-12T00:34:00Z"/>
                <w:rFonts w:cs="Arial"/>
                <w:lang w:val="en-US"/>
              </w:rPr>
            </w:pPr>
            <w:ins w:id="382" w:author="Li, Qiming" w:date="2018-10-12T00:34: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14:paraId="7EF45D06" w14:textId="77777777" w:rsidR="007C2C5F" w:rsidRPr="003F514D" w:rsidRDefault="007C2C5F" w:rsidP="004D327C">
            <w:pPr>
              <w:pStyle w:val="TAC"/>
              <w:rPr>
                <w:ins w:id="383" w:author="Li, Qiming" w:date="2018-10-12T00:34:00Z"/>
                <w:rFonts w:cs="Arial"/>
                <w:lang w:val="en-US"/>
              </w:rPr>
            </w:pPr>
          </w:p>
        </w:tc>
        <w:tc>
          <w:tcPr>
            <w:tcW w:w="4655" w:type="dxa"/>
            <w:gridSpan w:val="2"/>
            <w:vMerge/>
            <w:tcBorders>
              <w:left w:val="single" w:sz="4" w:space="0" w:color="auto"/>
              <w:right w:val="single" w:sz="4" w:space="0" w:color="auto"/>
            </w:tcBorders>
          </w:tcPr>
          <w:p w14:paraId="7FA1A3D7" w14:textId="77777777" w:rsidR="007C2C5F" w:rsidRPr="003F514D" w:rsidRDefault="007C2C5F" w:rsidP="004D327C">
            <w:pPr>
              <w:pStyle w:val="TAC"/>
              <w:rPr>
                <w:ins w:id="384" w:author="Li, Qiming" w:date="2018-10-12T00:34:00Z"/>
                <w:rFonts w:cs="Arial"/>
                <w:lang w:val="en-US"/>
              </w:rPr>
            </w:pPr>
          </w:p>
        </w:tc>
      </w:tr>
      <w:tr w:rsidR="007C2C5F" w14:paraId="44229C9A" w14:textId="77777777" w:rsidTr="004D327C">
        <w:trPr>
          <w:jc w:val="center"/>
          <w:ins w:id="385"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5807C79A" w14:textId="77777777" w:rsidR="007C2C5F" w:rsidRPr="00AD018A" w:rsidRDefault="007C2C5F" w:rsidP="004D327C">
            <w:pPr>
              <w:pStyle w:val="TAL"/>
              <w:rPr>
                <w:ins w:id="386" w:author="Li, Qiming" w:date="2018-10-12T00:34:00Z"/>
                <w:rFonts w:cs="Arial"/>
                <w:lang w:val="en-US"/>
              </w:rPr>
            </w:pPr>
            <w:ins w:id="387" w:author="Li, Qiming" w:date="2018-10-12T00:34: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14:paraId="3D814320" w14:textId="77777777" w:rsidR="007C2C5F" w:rsidRPr="003F514D" w:rsidRDefault="007C2C5F" w:rsidP="004D327C">
            <w:pPr>
              <w:pStyle w:val="TAC"/>
              <w:rPr>
                <w:ins w:id="388" w:author="Li, Qiming" w:date="2018-10-12T00:34:00Z"/>
                <w:rFonts w:cs="Arial"/>
                <w:lang w:val="en-US"/>
              </w:rPr>
            </w:pPr>
          </w:p>
        </w:tc>
        <w:tc>
          <w:tcPr>
            <w:tcW w:w="4655" w:type="dxa"/>
            <w:gridSpan w:val="2"/>
            <w:vMerge/>
            <w:tcBorders>
              <w:left w:val="single" w:sz="4" w:space="0" w:color="auto"/>
              <w:right w:val="single" w:sz="4" w:space="0" w:color="auto"/>
            </w:tcBorders>
          </w:tcPr>
          <w:p w14:paraId="22F8F6D9" w14:textId="77777777" w:rsidR="007C2C5F" w:rsidRPr="003F514D" w:rsidRDefault="007C2C5F" w:rsidP="004D327C">
            <w:pPr>
              <w:pStyle w:val="TAC"/>
              <w:rPr>
                <w:ins w:id="389" w:author="Li, Qiming" w:date="2018-10-12T00:34:00Z"/>
                <w:rFonts w:cs="Arial"/>
                <w:lang w:val="en-US"/>
              </w:rPr>
            </w:pPr>
          </w:p>
        </w:tc>
      </w:tr>
      <w:tr w:rsidR="007C2C5F" w14:paraId="31345910" w14:textId="77777777" w:rsidTr="004D327C">
        <w:trPr>
          <w:jc w:val="center"/>
          <w:ins w:id="390"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7EDE9B81" w14:textId="77777777" w:rsidR="007C2C5F" w:rsidRPr="00AD018A" w:rsidRDefault="007C2C5F" w:rsidP="004D327C">
            <w:pPr>
              <w:pStyle w:val="TAL"/>
              <w:rPr>
                <w:ins w:id="391" w:author="Li, Qiming" w:date="2018-10-12T00:34:00Z"/>
                <w:rFonts w:cs="Arial"/>
                <w:lang w:val="en-US"/>
              </w:rPr>
            </w:pPr>
            <w:ins w:id="392" w:author="Li, Qiming" w:date="2018-10-12T00:34: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3D00A2B8" w14:textId="77777777" w:rsidR="007C2C5F" w:rsidRPr="003F514D" w:rsidRDefault="007C2C5F" w:rsidP="004D327C">
            <w:pPr>
              <w:pStyle w:val="TAC"/>
              <w:rPr>
                <w:ins w:id="393" w:author="Li, Qiming" w:date="2018-10-12T00:34:00Z"/>
                <w:rFonts w:cs="Arial"/>
                <w:lang w:val="en-US"/>
              </w:rPr>
            </w:pPr>
          </w:p>
        </w:tc>
        <w:tc>
          <w:tcPr>
            <w:tcW w:w="4655" w:type="dxa"/>
            <w:gridSpan w:val="2"/>
            <w:vMerge/>
            <w:tcBorders>
              <w:left w:val="single" w:sz="4" w:space="0" w:color="auto"/>
              <w:right w:val="single" w:sz="4" w:space="0" w:color="auto"/>
            </w:tcBorders>
          </w:tcPr>
          <w:p w14:paraId="5C6F3440" w14:textId="77777777" w:rsidR="007C2C5F" w:rsidRPr="003F514D" w:rsidRDefault="007C2C5F" w:rsidP="004D327C">
            <w:pPr>
              <w:pStyle w:val="TAC"/>
              <w:rPr>
                <w:ins w:id="394" w:author="Li, Qiming" w:date="2018-10-12T00:34:00Z"/>
                <w:rFonts w:cs="Arial"/>
                <w:lang w:val="en-US"/>
              </w:rPr>
            </w:pPr>
          </w:p>
        </w:tc>
      </w:tr>
      <w:tr w:rsidR="007C2C5F" w14:paraId="0FF69E09" w14:textId="77777777" w:rsidTr="004D327C">
        <w:trPr>
          <w:jc w:val="center"/>
          <w:ins w:id="395"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40497E2C" w14:textId="77777777" w:rsidR="007C2C5F" w:rsidRPr="00AD018A" w:rsidRDefault="007C2C5F" w:rsidP="004D327C">
            <w:pPr>
              <w:pStyle w:val="TAL"/>
              <w:rPr>
                <w:ins w:id="396" w:author="Li, Qiming" w:date="2018-10-12T00:34:00Z"/>
                <w:rFonts w:cs="Arial"/>
                <w:lang w:val="en-US"/>
              </w:rPr>
            </w:pPr>
            <w:ins w:id="397" w:author="Li, Qiming" w:date="2018-10-12T00:34: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5E7A4323" w14:textId="77777777" w:rsidR="007C2C5F" w:rsidRPr="003F514D" w:rsidRDefault="007C2C5F" w:rsidP="004D327C">
            <w:pPr>
              <w:pStyle w:val="TAC"/>
              <w:rPr>
                <w:ins w:id="398" w:author="Li, Qiming" w:date="2018-10-12T00:34:00Z"/>
                <w:rFonts w:cs="Arial"/>
                <w:lang w:val="en-US"/>
              </w:rPr>
            </w:pPr>
          </w:p>
        </w:tc>
        <w:tc>
          <w:tcPr>
            <w:tcW w:w="4655" w:type="dxa"/>
            <w:gridSpan w:val="2"/>
            <w:vMerge/>
            <w:tcBorders>
              <w:left w:val="single" w:sz="4" w:space="0" w:color="auto"/>
              <w:right w:val="single" w:sz="4" w:space="0" w:color="auto"/>
            </w:tcBorders>
          </w:tcPr>
          <w:p w14:paraId="136E77CD" w14:textId="77777777" w:rsidR="007C2C5F" w:rsidRPr="003F514D" w:rsidRDefault="007C2C5F" w:rsidP="004D327C">
            <w:pPr>
              <w:pStyle w:val="TAC"/>
              <w:rPr>
                <w:ins w:id="399" w:author="Li, Qiming" w:date="2018-10-12T00:34:00Z"/>
                <w:rFonts w:cs="Arial"/>
                <w:lang w:val="en-US"/>
              </w:rPr>
            </w:pPr>
          </w:p>
        </w:tc>
      </w:tr>
      <w:tr w:rsidR="007C2C5F" w14:paraId="70FA5A2B" w14:textId="77777777" w:rsidTr="004D327C">
        <w:trPr>
          <w:jc w:val="center"/>
          <w:ins w:id="400"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03197958" w14:textId="77777777" w:rsidR="007C2C5F" w:rsidRPr="00AD018A" w:rsidRDefault="007C2C5F" w:rsidP="004D327C">
            <w:pPr>
              <w:pStyle w:val="TAL"/>
              <w:rPr>
                <w:ins w:id="401" w:author="Li, Qiming" w:date="2018-10-12T00:34:00Z"/>
                <w:rFonts w:cs="Arial"/>
                <w:lang w:val="en-US"/>
              </w:rPr>
            </w:pPr>
            <w:ins w:id="402" w:author="Li, Qiming" w:date="2018-10-12T00:34: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14:paraId="0350CFAF" w14:textId="77777777" w:rsidR="007C2C5F" w:rsidRPr="003F514D" w:rsidRDefault="007C2C5F" w:rsidP="004D327C">
            <w:pPr>
              <w:pStyle w:val="TAC"/>
              <w:rPr>
                <w:ins w:id="403" w:author="Li, Qiming" w:date="2018-10-12T00:34:00Z"/>
                <w:rFonts w:cs="Arial"/>
                <w:lang w:val="en-US"/>
              </w:rPr>
            </w:pPr>
          </w:p>
        </w:tc>
        <w:tc>
          <w:tcPr>
            <w:tcW w:w="4655" w:type="dxa"/>
            <w:gridSpan w:val="2"/>
            <w:vMerge/>
            <w:tcBorders>
              <w:left w:val="single" w:sz="4" w:space="0" w:color="auto"/>
              <w:right w:val="single" w:sz="4" w:space="0" w:color="auto"/>
            </w:tcBorders>
          </w:tcPr>
          <w:p w14:paraId="4E3C0E38" w14:textId="77777777" w:rsidR="007C2C5F" w:rsidRPr="003F514D" w:rsidRDefault="007C2C5F" w:rsidP="004D327C">
            <w:pPr>
              <w:pStyle w:val="TAC"/>
              <w:rPr>
                <w:ins w:id="404" w:author="Li, Qiming" w:date="2018-10-12T00:34:00Z"/>
                <w:rFonts w:cs="Arial"/>
                <w:lang w:val="en-US"/>
              </w:rPr>
            </w:pPr>
          </w:p>
        </w:tc>
      </w:tr>
      <w:tr w:rsidR="007C2C5F" w14:paraId="432CE317" w14:textId="77777777" w:rsidTr="004D327C">
        <w:trPr>
          <w:jc w:val="center"/>
          <w:ins w:id="405"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tcPr>
          <w:p w14:paraId="4F622865" w14:textId="77777777" w:rsidR="007C2C5F" w:rsidRPr="00AD018A" w:rsidRDefault="007C2C5F" w:rsidP="004D327C">
            <w:pPr>
              <w:pStyle w:val="TAL"/>
              <w:rPr>
                <w:ins w:id="406" w:author="Li, Qiming" w:date="2018-10-12T00:34:00Z"/>
                <w:rFonts w:cs="Arial"/>
                <w:lang w:val="en-US"/>
              </w:rPr>
            </w:pPr>
            <w:ins w:id="407" w:author="Li, Qiming" w:date="2018-10-12T00:34: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3B47F70" w14:textId="77777777" w:rsidR="007C2C5F" w:rsidRPr="003F514D" w:rsidRDefault="007C2C5F" w:rsidP="004D327C">
            <w:pPr>
              <w:pStyle w:val="TAC"/>
              <w:rPr>
                <w:ins w:id="408" w:author="Li, Qiming" w:date="2018-10-12T00:34:00Z"/>
                <w:rFonts w:cs="Arial"/>
                <w:lang w:val="en-US"/>
              </w:rPr>
            </w:pPr>
          </w:p>
        </w:tc>
        <w:tc>
          <w:tcPr>
            <w:tcW w:w="4655" w:type="dxa"/>
            <w:gridSpan w:val="2"/>
            <w:vMerge/>
            <w:tcBorders>
              <w:left w:val="single" w:sz="4" w:space="0" w:color="auto"/>
              <w:bottom w:val="single" w:sz="4" w:space="0" w:color="auto"/>
              <w:right w:val="single" w:sz="4" w:space="0" w:color="auto"/>
            </w:tcBorders>
          </w:tcPr>
          <w:p w14:paraId="3E89AFDF" w14:textId="77777777" w:rsidR="007C2C5F" w:rsidRPr="003F514D" w:rsidRDefault="007C2C5F" w:rsidP="004D327C">
            <w:pPr>
              <w:pStyle w:val="TAC"/>
              <w:rPr>
                <w:ins w:id="409" w:author="Li, Qiming" w:date="2018-10-12T00:34:00Z"/>
                <w:rFonts w:cs="Arial"/>
                <w:lang w:val="en-US"/>
              </w:rPr>
            </w:pPr>
          </w:p>
        </w:tc>
      </w:tr>
      <w:tr w:rsidR="007C2C5F" w14:paraId="3D476F06" w14:textId="77777777" w:rsidTr="004D327C">
        <w:trPr>
          <w:trHeight w:val="359"/>
          <w:jc w:val="center"/>
          <w:ins w:id="410" w:author="Li, Qiming" w:date="2018-10-12T00:34:00Z"/>
        </w:trPr>
        <w:tc>
          <w:tcPr>
            <w:tcW w:w="3805" w:type="dxa"/>
            <w:gridSpan w:val="3"/>
            <w:tcBorders>
              <w:top w:val="single" w:sz="4" w:space="0" w:color="auto"/>
              <w:left w:val="single" w:sz="4" w:space="0" w:color="auto"/>
              <w:right w:val="single" w:sz="4" w:space="0" w:color="auto"/>
            </w:tcBorders>
            <w:vAlign w:val="center"/>
          </w:tcPr>
          <w:p w14:paraId="2C10C478" w14:textId="77777777" w:rsidR="007C2C5F" w:rsidRPr="003F514D" w:rsidRDefault="007C2C5F" w:rsidP="004D327C">
            <w:pPr>
              <w:pStyle w:val="TAL"/>
              <w:rPr>
                <w:ins w:id="411" w:author="Li, Qiming" w:date="2018-10-12T00:34:00Z"/>
                <w:rFonts w:cs="Arial"/>
                <w:lang w:val="en-US"/>
              </w:rPr>
            </w:pPr>
            <w:ins w:id="412" w:author="Li, Qiming" w:date="2018-10-12T00:34:00Z">
              <w:r w:rsidRPr="00046F03">
                <w:rPr>
                  <w:rFonts w:eastAsia="Calibri" w:cs="Arial"/>
                  <w:position w:val="-12"/>
                  <w:szCs w:val="22"/>
                  <w:lang w:val="en-US"/>
                </w:rPr>
                <w:object w:dxaOrig="405" w:dyaOrig="345" w14:anchorId="75002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15pt" o:ole="" fillcolor="window">
                    <v:imagedata r:id="rId12" o:title=""/>
                  </v:shape>
                  <o:OLEObject Type="Embed" ProgID="Equation.3" ShapeID="_x0000_i1025" DrawAspect="Content" ObjectID="_1603811116" r:id="rId13"/>
                </w:object>
              </w:r>
            </w:ins>
            <w:ins w:id="413" w:author="Li, Qiming" w:date="2018-10-12T00:34: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E04A4" w14:textId="77777777" w:rsidR="007C2C5F" w:rsidRPr="003F514D" w:rsidRDefault="007C2C5F" w:rsidP="004D327C">
            <w:pPr>
              <w:pStyle w:val="TAC"/>
              <w:rPr>
                <w:ins w:id="414" w:author="Li, Qiming" w:date="2018-10-12T00:34:00Z"/>
                <w:rFonts w:cs="Arial"/>
                <w:lang w:val="en-US"/>
              </w:rPr>
            </w:pPr>
            <w:ins w:id="415" w:author="Li, Qiming" w:date="2018-10-12T00:34:00Z">
              <w:r w:rsidRPr="003F514D">
                <w:rPr>
                  <w:rFonts w:cs="Arial"/>
                  <w:lang w:val="en-US"/>
                </w:rPr>
                <w:t>dBm/15kHz</w:t>
              </w:r>
            </w:ins>
          </w:p>
        </w:tc>
        <w:tc>
          <w:tcPr>
            <w:tcW w:w="4655" w:type="dxa"/>
            <w:gridSpan w:val="2"/>
            <w:tcBorders>
              <w:top w:val="single" w:sz="4" w:space="0" w:color="auto"/>
              <w:left w:val="single" w:sz="4" w:space="0" w:color="auto"/>
              <w:right w:val="single" w:sz="4" w:space="0" w:color="auto"/>
            </w:tcBorders>
            <w:vAlign w:val="center"/>
          </w:tcPr>
          <w:p w14:paraId="3E14C146" w14:textId="77777777" w:rsidR="007C2C5F" w:rsidRPr="003F514D" w:rsidRDefault="007C2C5F" w:rsidP="004D327C">
            <w:pPr>
              <w:pStyle w:val="TAC"/>
              <w:rPr>
                <w:ins w:id="416" w:author="Li, Qiming" w:date="2018-10-12T00:34:00Z"/>
                <w:rFonts w:cs="Arial"/>
                <w:lang w:val="en-US"/>
              </w:rPr>
            </w:pPr>
            <w:ins w:id="417" w:author="Li, Qiming" w:date="2018-10-12T00:34:00Z">
              <w:r>
                <w:rPr>
                  <w:rFonts w:cs="Arial"/>
                  <w:lang w:val="en-US"/>
                </w:rPr>
                <w:t>-98</w:t>
              </w:r>
            </w:ins>
          </w:p>
        </w:tc>
      </w:tr>
      <w:tr w:rsidR="007C2C5F" w14:paraId="75BE385F" w14:textId="77777777" w:rsidTr="004D327C">
        <w:trPr>
          <w:trHeight w:val="116"/>
          <w:jc w:val="center"/>
          <w:ins w:id="418" w:author="Li, Qiming" w:date="2018-10-12T00:34:00Z"/>
        </w:trPr>
        <w:tc>
          <w:tcPr>
            <w:tcW w:w="970" w:type="dxa"/>
            <w:vMerge w:val="restart"/>
            <w:tcBorders>
              <w:top w:val="single" w:sz="4" w:space="0" w:color="auto"/>
              <w:left w:val="single" w:sz="4" w:space="0" w:color="auto"/>
              <w:right w:val="single" w:sz="4" w:space="0" w:color="auto"/>
            </w:tcBorders>
            <w:vAlign w:val="center"/>
          </w:tcPr>
          <w:p w14:paraId="787B15CA" w14:textId="77777777" w:rsidR="007C2C5F" w:rsidRPr="003F514D" w:rsidRDefault="007C2C5F" w:rsidP="004D327C">
            <w:pPr>
              <w:pStyle w:val="TAL"/>
              <w:rPr>
                <w:ins w:id="419" w:author="Li, Qiming" w:date="2018-10-12T00:34:00Z"/>
                <w:rFonts w:cs="Arial"/>
                <w:vertAlign w:val="superscript"/>
                <w:lang w:val="en-US"/>
              </w:rPr>
            </w:pPr>
            <w:ins w:id="420" w:author="Li, Qiming" w:date="2018-10-12T00:34:00Z">
              <w:r w:rsidRPr="00046F03">
                <w:rPr>
                  <w:rFonts w:eastAsia="Calibri" w:cs="Arial"/>
                  <w:position w:val="-12"/>
                  <w:szCs w:val="22"/>
                  <w:lang w:val="en-US"/>
                </w:rPr>
                <w:object w:dxaOrig="405" w:dyaOrig="345" w14:anchorId="2175D8D5">
                  <v:shape id="_x0000_i1026" type="#_x0000_t75" style="width:20.55pt;height:17.15pt" o:ole="" fillcolor="window">
                    <v:imagedata r:id="rId12" o:title=""/>
                  </v:shape>
                  <o:OLEObject Type="Embed" ProgID="Equation.3" ShapeID="_x0000_i1026" DrawAspect="Content" ObjectID="_1603811117" r:id="rId14"/>
                </w:object>
              </w:r>
            </w:ins>
            <w:ins w:id="421" w:author="Li, Qiming" w:date="2018-10-12T00:34:00Z">
              <w:r w:rsidRPr="003F514D">
                <w:rPr>
                  <w:rFonts w:cs="Arial"/>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4FFD3B5" w14:textId="77777777" w:rsidR="007C2C5F" w:rsidRPr="00046F03" w:rsidRDefault="007C2C5F" w:rsidP="004D327C">
            <w:pPr>
              <w:pStyle w:val="TAL"/>
              <w:rPr>
                <w:ins w:id="422" w:author="Li, Qiming" w:date="2018-10-12T00:34:00Z"/>
                <w:rFonts w:eastAsia="Calibri" w:cs="Arial"/>
                <w:szCs w:val="22"/>
                <w:lang w:val="en-US"/>
              </w:rPr>
            </w:pPr>
            <w:ins w:id="423" w:author="Li, Qiming" w:date="2018-10-12T00:34:00Z">
              <w:r w:rsidRPr="003F514D">
                <w:rPr>
                  <w:rFonts w:cs="Arial"/>
                </w:rPr>
                <w:t>Config</w:t>
              </w:r>
              <w:r>
                <w:rPr>
                  <w:szCs w:val="18"/>
                </w:rPr>
                <w:t xml:space="preserve"> </w:t>
              </w:r>
              <w:r w:rsidRPr="003F514D">
                <w:rPr>
                  <w:rFonts w:cs="Arial"/>
                  <w:lang w:val="en-US"/>
                </w:rPr>
                <w:t>1,2,4,5</w:t>
              </w:r>
            </w:ins>
          </w:p>
        </w:tc>
        <w:tc>
          <w:tcPr>
            <w:tcW w:w="1134" w:type="dxa"/>
            <w:vMerge w:val="restart"/>
            <w:tcBorders>
              <w:top w:val="single" w:sz="4" w:space="0" w:color="auto"/>
              <w:left w:val="single" w:sz="4" w:space="0" w:color="auto"/>
              <w:right w:val="single" w:sz="4" w:space="0" w:color="auto"/>
            </w:tcBorders>
            <w:vAlign w:val="center"/>
          </w:tcPr>
          <w:p w14:paraId="05697AD5" w14:textId="77777777" w:rsidR="007C2C5F" w:rsidRPr="003F514D" w:rsidRDefault="007C2C5F" w:rsidP="004D327C">
            <w:pPr>
              <w:pStyle w:val="TAC"/>
              <w:rPr>
                <w:ins w:id="424" w:author="Li, Qiming" w:date="2018-10-12T00:34:00Z"/>
                <w:rFonts w:cs="Arial"/>
                <w:lang w:val="en-US"/>
              </w:rPr>
            </w:pPr>
          </w:p>
          <w:p w14:paraId="3A99FA12" w14:textId="77777777" w:rsidR="007C2C5F" w:rsidRPr="003F514D" w:rsidRDefault="007C2C5F" w:rsidP="004D327C">
            <w:pPr>
              <w:pStyle w:val="TAC"/>
              <w:rPr>
                <w:ins w:id="425" w:author="Li, Qiming" w:date="2018-10-12T00:34:00Z"/>
                <w:rFonts w:cs="Arial"/>
                <w:lang w:val="en-US"/>
              </w:rPr>
            </w:pPr>
            <w:ins w:id="426" w:author="Li, Qiming" w:date="2018-10-12T00:34:00Z">
              <w:r w:rsidRPr="003F514D">
                <w:rPr>
                  <w:rFonts w:cs="Arial"/>
                  <w:lang w:val="en-US"/>
                </w:rPr>
                <w:t>dBm/SCS</w:t>
              </w:r>
            </w:ins>
          </w:p>
        </w:tc>
        <w:tc>
          <w:tcPr>
            <w:tcW w:w="4655" w:type="dxa"/>
            <w:gridSpan w:val="2"/>
            <w:tcBorders>
              <w:top w:val="single" w:sz="4" w:space="0" w:color="auto"/>
              <w:left w:val="single" w:sz="4" w:space="0" w:color="auto"/>
              <w:right w:val="single" w:sz="4" w:space="0" w:color="auto"/>
            </w:tcBorders>
            <w:vAlign w:val="center"/>
          </w:tcPr>
          <w:p w14:paraId="401B6353" w14:textId="77777777" w:rsidR="007C2C5F" w:rsidRPr="003F514D" w:rsidRDefault="007C2C5F" w:rsidP="004D327C">
            <w:pPr>
              <w:pStyle w:val="TAC"/>
              <w:rPr>
                <w:ins w:id="427" w:author="Li, Qiming" w:date="2018-10-12T00:34:00Z"/>
                <w:rFonts w:cs="Arial"/>
                <w:lang w:val="en-US"/>
              </w:rPr>
            </w:pPr>
            <w:ins w:id="428" w:author="Li, Qiming" w:date="2018-10-12T00:34:00Z">
              <w:r>
                <w:rPr>
                  <w:rFonts w:cs="Arial"/>
                  <w:lang w:val="en-US"/>
                </w:rPr>
                <w:t>-98</w:t>
              </w:r>
            </w:ins>
          </w:p>
        </w:tc>
      </w:tr>
      <w:tr w:rsidR="007C2C5F" w14:paraId="3E38EA1E" w14:textId="77777777" w:rsidTr="004D327C">
        <w:trPr>
          <w:trHeight w:val="42"/>
          <w:jc w:val="center"/>
          <w:ins w:id="429" w:author="Li, Qiming" w:date="2018-10-12T00:34:00Z"/>
        </w:trPr>
        <w:tc>
          <w:tcPr>
            <w:tcW w:w="970" w:type="dxa"/>
            <w:vMerge/>
            <w:tcBorders>
              <w:left w:val="single" w:sz="4" w:space="0" w:color="auto"/>
              <w:right w:val="single" w:sz="4" w:space="0" w:color="auto"/>
            </w:tcBorders>
            <w:vAlign w:val="center"/>
          </w:tcPr>
          <w:p w14:paraId="1D8590D2" w14:textId="77777777" w:rsidR="007C2C5F" w:rsidRPr="00046F03" w:rsidRDefault="007C2C5F" w:rsidP="004D327C">
            <w:pPr>
              <w:pStyle w:val="TAL"/>
              <w:rPr>
                <w:ins w:id="430" w:author="Li, Qiming" w:date="2018-10-12T00:34:00Z"/>
                <w:rFonts w:eastAsia="Calibri" w:cs="Arial"/>
                <w:szCs w:val="22"/>
                <w:lang w:val="en-US"/>
              </w:rPr>
            </w:pPr>
          </w:p>
        </w:tc>
        <w:tc>
          <w:tcPr>
            <w:tcW w:w="2835" w:type="dxa"/>
            <w:gridSpan w:val="2"/>
            <w:tcBorders>
              <w:left w:val="single" w:sz="4" w:space="0" w:color="auto"/>
              <w:right w:val="single" w:sz="4" w:space="0" w:color="auto"/>
            </w:tcBorders>
            <w:vAlign w:val="center"/>
          </w:tcPr>
          <w:p w14:paraId="281188F4" w14:textId="77777777" w:rsidR="007C2C5F" w:rsidRPr="00046F03" w:rsidRDefault="007C2C5F" w:rsidP="004D327C">
            <w:pPr>
              <w:pStyle w:val="TAL"/>
              <w:rPr>
                <w:ins w:id="431" w:author="Li, Qiming" w:date="2018-10-12T00:34:00Z"/>
                <w:rFonts w:eastAsia="Calibri" w:cs="Arial"/>
                <w:szCs w:val="22"/>
                <w:lang w:val="en-US"/>
              </w:rPr>
            </w:pPr>
            <w:ins w:id="432" w:author="Li, Qiming" w:date="2018-10-12T00:34:00Z">
              <w:r w:rsidRPr="003F514D">
                <w:rPr>
                  <w:rFonts w:cs="Arial"/>
                </w:rPr>
                <w:t>Config</w:t>
              </w:r>
              <w:r>
                <w:rPr>
                  <w:szCs w:val="18"/>
                </w:rPr>
                <w:t xml:space="preserve"> </w:t>
              </w:r>
              <w:r w:rsidRPr="003F514D">
                <w:rPr>
                  <w:rFonts w:cs="Arial"/>
                  <w:lang w:val="en-US"/>
                </w:rPr>
                <w:t>3,6</w:t>
              </w:r>
            </w:ins>
          </w:p>
        </w:tc>
        <w:tc>
          <w:tcPr>
            <w:tcW w:w="1134" w:type="dxa"/>
            <w:vMerge/>
            <w:tcBorders>
              <w:left w:val="single" w:sz="4" w:space="0" w:color="auto"/>
              <w:right w:val="single" w:sz="4" w:space="0" w:color="auto"/>
            </w:tcBorders>
            <w:vAlign w:val="center"/>
          </w:tcPr>
          <w:p w14:paraId="43BFC91D" w14:textId="77777777" w:rsidR="007C2C5F" w:rsidRPr="003F514D" w:rsidRDefault="007C2C5F" w:rsidP="004D327C">
            <w:pPr>
              <w:pStyle w:val="TAC"/>
              <w:rPr>
                <w:ins w:id="433" w:author="Li, Qiming" w:date="2018-10-12T00:34:00Z"/>
                <w:rFonts w:cs="Arial"/>
                <w:lang w:val="en-US"/>
              </w:rPr>
            </w:pPr>
          </w:p>
        </w:tc>
        <w:tc>
          <w:tcPr>
            <w:tcW w:w="4655" w:type="dxa"/>
            <w:gridSpan w:val="2"/>
            <w:tcBorders>
              <w:left w:val="single" w:sz="4" w:space="0" w:color="auto"/>
              <w:right w:val="single" w:sz="4" w:space="0" w:color="auto"/>
            </w:tcBorders>
            <w:vAlign w:val="center"/>
          </w:tcPr>
          <w:p w14:paraId="2F933A86" w14:textId="77777777" w:rsidR="007C2C5F" w:rsidRPr="003F514D" w:rsidRDefault="007C2C5F" w:rsidP="004D327C">
            <w:pPr>
              <w:pStyle w:val="TAC"/>
              <w:rPr>
                <w:ins w:id="434" w:author="Li, Qiming" w:date="2018-10-12T00:34:00Z"/>
                <w:rFonts w:cs="Arial"/>
                <w:lang w:val="en-US"/>
              </w:rPr>
            </w:pPr>
            <w:ins w:id="435" w:author="Li, Qiming" w:date="2018-10-12T00:34:00Z">
              <w:r>
                <w:rPr>
                  <w:rFonts w:cs="Arial"/>
                  <w:lang w:val="en-US"/>
                </w:rPr>
                <w:t>-95</w:t>
              </w:r>
            </w:ins>
          </w:p>
        </w:tc>
      </w:tr>
      <w:tr w:rsidR="007C2C5F" w14:paraId="6957B306" w14:textId="77777777" w:rsidTr="004D327C">
        <w:trPr>
          <w:trHeight w:val="314"/>
          <w:jc w:val="center"/>
          <w:ins w:id="436"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87A46A9" w14:textId="77777777" w:rsidR="007C2C5F" w:rsidRPr="004D327C" w:rsidRDefault="007C2C5F" w:rsidP="004D327C">
            <w:pPr>
              <w:pStyle w:val="TAL"/>
              <w:rPr>
                <w:ins w:id="437" w:author="Li, Qiming" w:date="2018-10-12T00:34:00Z"/>
                <w:rFonts w:cs="Arial"/>
                <w:i/>
                <w:lang w:val="en-US"/>
              </w:rPr>
            </w:pPr>
            <w:ins w:id="438" w:author="Li, Qiming" w:date="2018-10-12T00:34:00Z">
              <w:r w:rsidRPr="004D327C">
                <w:rPr>
                  <w:rFonts w:eastAsia="Calibri" w:cs="Arial"/>
                  <w:i/>
                  <w:position w:val="-12"/>
                  <w:szCs w:val="22"/>
                  <w:lang w:val="en-US"/>
                </w:rPr>
                <w:object w:dxaOrig="615" w:dyaOrig="390" w14:anchorId="410C1FB2">
                  <v:shape id="_x0000_i1027" type="#_x0000_t75" style="width:30.85pt;height:19.7pt" o:ole="" fillcolor="window">
                    <v:imagedata r:id="rId15" o:title=""/>
                  </v:shape>
                  <o:OLEObject Type="Embed" ProgID="Equation.3" ShapeID="_x0000_i1027" DrawAspect="Content" ObjectID="_1603811118"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F578FD" w14:textId="77777777" w:rsidR="007C2C5F" w:rsidRPr="003F514D" w:rsidRDefault="007C2C5F" w:rsidP="004D327C">
            <w:pPr>
              <w:pStyle w:val="TAC"/>
              <w:rPr>
                <w:ins w:id="439" w:author="Li, Qiming" w:date="2018-10-12T00:34:00Z"/>
                <w:rFonts w:cs="Arial"/>
                <w:lang w:val="en-US"/>
              </w:rPr>
            </w:pPr>
            <w:ins w:id="440"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652F7992" w14:textId="77777777" w:rsidR="007C2C5F" w:rsidRPr="003F514D" w:rsidRDefault="007C2C5F" w:rsidP="004D327C">
            <w:pPr>
              <w:pStyle w:val="TAC"/>
              <w:rPr>
                <w:ins w:id="441" w:author="Li, Qiming" w:date="2018-10-12T00:34:00Z"/>
                <w:rFonts w:cs="Arial"/>
                <w:lang w:val="en-US"/>
              </w:rPr>
            </w:pPr>
            <w:ins w:id="442" w:author="Li, Qiming" w:date="2018-10-12T00:34:00Z">
              <w:r>
                <w:rPr>
                  <w:rFonts w:cs="Arial"/>
                  <w:lang w:val="en-US"/>
                </w:rPr>
                <w:t>3</w:t>
              </w:r>
            </w:ins>
          </w:p>
        </w:tc>
      </w:tr>
      <w:tr w:rsidR="007C2C5F" w:rsidRPr="003F514D" w14:paraId="03B1C20A" w14:textId="77777777" w:rsidTr="004D327C">
        <w:trPr>
          <w:jc w:val="center"/>
          <w:ins w:id="443"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47BD6FA" w14:textId="77777777" w:rsidR="007C2C5F" w:rsidRPr="003F514D" w:rsidRDefault="007C2C5F" w:rsidP="004D327C">
            <w:pPr>
              <w:pStyle w:val="TAL"/>
              <w:rPr>
                <w:ins w:id="444" w:author="Li, Qiming" w:date="2018-10-12T00:34:00Z"/>
                <w:rFonts w:cs="Arial"/>
                <w:lang w:val="en-US"/>
              </w:rPr>
            </w:pPr>
            <w:ins w:id="445" w:author="Li, Qiming" w:date="2018-10-12T00:34:00Z">
              <w:r w:rsidRPr="00046F03">
                <w:rPr>
                  <w:rFonts w:eastAsia="Calibri" w:cs="Arial"/>
                  <w:position w:val="-12"/>
                  <w:szCs w:val="22"/>
                  <w:lang w:val="en-US"/>
                </w:rPr>
                <w:object w:dxaOrig="810" w:dyaOrig="390" w14:anchorId="0928D1F9">
                  <v:shape id="_x0000_i1028" type="#_x0000_t75" style="width:40.3pt;height:19.7pt" o:ole="" fillcolor="window">
                    <v:imagedata r:id="rId17" o:title=""/>
                  </v:shape>
                  <o:OLEObject Type="Embed" ProgID="Equation.3" ShapeID="_x0000_i1028" DrawAspect="Content" ObjectID="_1603811119" r:id="rId18"/>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F320F0" w14:textId="77777777" w:rsidR="007C2C5F" w:rsidRPr="003F514D" w:rsidRDefault="007C2C5F" w:rsidP="004D327C">
            <w:pPr>
              <w:pStyle w:val="TAC"/>
              <w:rPr>
                <w:ins w:id="446" w:author="Li, Qiming" w:date="2018-10-12T00:34:00Z"/>
                <w:rFonts w:cs="Arial"/>
                <w:lang w:val="en-US"/>
              </w:rPr>
            </w:pPr>
            <w:ins w:id="447"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73439B82" w14:textId="77777777" w:rsidR="007C2C5F" w:rsidRPr="003F514D" w:rsidRDefault="007C2C5F" w:rsidP="004D327C">
            <w:pPr>
              <w:pStyle w:val="TAC"/>
              <w:rPr>
                <w:ins w:id="448" w:author="Li, Qiming" w:date="2018-10-12T00:34:00Z"/>
                <w:rFonts w:cs="Arial"/>
                <w:lang w:val="en-US"/>
              </w:rPr>
            </w:pPr>
            <w:ins w:id="449" w:author="Li, Qiming" w:date="2018-10-12T00:34:00Z">
              <w:r>
                <w:rPr>
                  <w:rFonts w:cs="Arial"/>
                  <w:lang w:val="en-US"/>
                </w:rPr>
                <w:t>3</w:t>
              </w:r>
            </w:ins>
          </w:p>
        </w:tc>
      </w:tr>
      <w:tr w:rsidR="00865C12" w14:paraId="2D67C87D" w14:textId="77777777" w:rsidTr="004D327C">
        <w:trPr>
          <w:trHeight w:val="210"/>
          <w:jc w:val="center"/>
          <w:ins w:id="450" w:author="Li, Qiming" w:date="2018-10-12T00:34:00Z"/>
        </w:trPr>
        <w:tc>
          <w:tcPr>
            <w:tcW w:w="970" w:type="dxa"/>
            <w:vMerge w:val="restart"/>
            <w:tcBorders>
              <w:top w:val="single" w:sz="4" w:space="0" w:color="auto"/>
              <w:left w:val="single" w:sz="4" w:space="0" w:color="auto"/>
              <w:right w:val="single" w:sz="4" w:space="0" w:color="auto"/>
            </w:tcBorders>
            <w:vAlign w:val="center"/>
            <w:hideMark/>
          </w:tcPr>
          <w:p w14:paraId="556DBE31" w14:textId="77777777" w:rsidR="00865C12" w:rsidRPr="003F514D" w:rsidRDefault="00865C12" w:rsidP="00865C12">
            <w:pPr>
              <w:pStyle w:val="TAL"/>
              <w:rPr>
                <w:ins w:id="451" w:author="Li, Qiming" w:date="2018-10-12T00:34:00Z"/>
                <w:rFonts w:cs="Arial"/>
                <w:lang w:val="en-US"/>
              </w:rPr>
            </w:pPr>
            <w:ins w:id="452" w:author="Li, Qiming" w:date="2018-10-12T00:34:00Z">
              <w:r w:rsidRPr="003F514D">
                <w:rPr>
                  <w:rFonts w:cs="Arial"/>
                  <w:lang w:val="en-US"/>
                </w:rPr>
                <w:t>Io</w:t>
              </w:r>
              <w:r w:rsidRPr="003F514D">
                <w:rPr>
                  <w:rFonts w:cs="Arial"/>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6E263F5B" w14:textId="77777777" w:rsidR="00865C12" w:rsidRPr="003F514D" w:rsidRDefault="00865C12" w:rsidP="00865C12">
            <w:pPr>
              <w:pStyle w:val="TAL"/>
              <w:rPr>
                <w:ins w:id="453" w:author="Li, Qiming" w:date="2018-10-12T00:34:00Z"/>
                <w:rFonts w:cs="Arial"/>
                <w:lang w:val="en-US"/>
              </w:rPr>
            </w:pPr>
            <w:ins w:id="454" w:author="Li, Qiming" w:date="2018-10-12T00:34:00Z">
              <w:r w:rsidRPr="003F514D">
                <w:rPr>
                  <w:rFonts w:cs="Arial"/>
                </w:rPr>
                <w:t>Config</w:t>
              </w:r>
              <w:r>
                <w:rPr>
                  <w:szCs w:val="18"/>
                </w:rPr>
                <w:t xml:space="preserve"> </w:t>
              </w:r>
              <w:r w:rsidRPr="003F514D">
                <w:rPr>
                  <w:rFonts w:cs="Arial"/>
                  <w:lang w:val="en-US"/>
                </w:rPr>
                <w:t>1,2,4,5</w:t>
              </w:r>
            </w:ins>
          </w:p>
        </w:tc>
        <w:tc>
          <w:tcPr>
            <w:tcW w:w="1134" w:type="dxa"/>
            <w:tcBorders>
              <w:top w:val="single" w:sz="4" w:space="0" w:color="auto"/>
              <w:left w:val="single" w:sz="4" w:space="0" w:color="auto"/>
              <w:right w:val="single" w:sz="4" w:space="0" w:color="auto"/>
            </w:tcBorders>
            <w:vAlign w:val="center"/>
            <w:hideMark/>
          </w:tcPr>
          <w:p w14:paraId="4C5972EE" w14:textId="77777777" w:rsidR="00865C12" w:rsidRPr="003F514D" w:rsidRDefault="00865C12" w:rsidP="00865C12">
            <w:pPr>
              <w:pStyle w:val="TAC"/>
              <w:rPr>
                <w:ins w:id="455" w:author="Li, Qiming" w:date="2018-10-12T00:34:00Z"/>
                <w:rFonts w:cs="Arial"/>
                <w:lang w:val="en-US"/>
              </w:rPr>
            </w:pPr>
            <w:ins w:id="456" w:author="Li, Qiming" w:date="2018-10-12T00:34:00Z">
              <w:r w:rsidRPr="003F514D">
                <w:rPr>
                  <w:rFonts w:cs="Arial"/>
                  <w:lang w:val="en-US"/>
                </w:rPr>
                <w:t>dBm/</w:t>
              </w:r>
            </w:ins>
          </w:p>
          <w:p w14:paraId="1E9AEB74" w14:textId="77777777" w:rsidR="00865C12" w:rsidRPr="003F514D" w:rsidRDefault="00865C12" w:rsidP="00865C12">
            <w:pPr>
              <w:pStyle w:val="TAC"/>
              <w:rPr>
                <w:ins w:id="457" w:author="Li, Qiming" w:date="2018-10-12T00:34:00Z"/>
                <w:rFonts w:cs="Arial"/>
                <w:lang w:val="en-US"/>
              </w:rPr>
            </w:pPr>
            <w:ins w:id="458" w:author="Li, Qiming" w:date="2018-10-12T00:34:00Z">
              <w:r w:rsidRPr="003F514D">
                <w:rPr>
                  <w:rFonts w:cs="Arial"/>
                  <w:lang w:val="en-US"/>
                </w:rPr>
                <w:t>9.36MHz</w:t>
              </w:r>
            </w:ins>
          </w:p>
        </w:tc>
        <w:tc>
          <w:tcPr>
            <w:tcW w:w="4655" w:type="dxa"/>
            <w:gridSpan w:val="2"/>
            <w:tcBorders>
              <w:top w:val="single" w:sz="4" w:space="0" w:color="auto"/>
              <w:left w:val="single" w:sz="4" w:space="0" w:color="auto"/>
              <w:right w:val="single" w:sz="4" w:space="0" w:color="auto"/>
            </w:tcBorders>
            <w:vAlign w:val="center"/>
            <w:hideMark/>
          </w:tcPr>
          <w:p w14:paraId="3847968F" w14:textId="2C439C76" w:rsidR="00865C12" w:rsidRPr="003F514D" w:rsidRDefault="00865C12" w:rsidP="00865C12">
            <w:pPr>
              <w:pStyle w:val="TAC"/>
              <w:rPr>
                <w:ins w:id="459" w:author="Li, Qiming" w:date="2018-10-12T00:34:00Z"/>
                <w:rFonts w:cs="Arial"/>
                <w:lang w:val="en-US"/>
              </w:rPr>
            </w:pPr>
            <w:ins w:id="460" w:author="Li, Qiming" w:date="2018-10-12T10:11:00Z">
              <w:r>
                <w:rPr>
                  <w:rFonts w:cs="Arial"/>
                  <w:lang w:val="en-US"/>
                </w:rPr>
                <w:t>-67.57</w:t>
              </w:r>
            </w:ins>
          </w:p>
        </w:tc>
      </w:tr>
      <w:tr w:rsidR="00865C12" w14:paraId="13C06CD6" w14:textId="77777777" w:rsidTr="004D327C">
        <w:trPr>
          <w:trHeight w:val="42"/>
          <w:jc w:val="center"/>
          <w:ins w:id="461" w:author="Li, Qiming" w:date="2018-10-12T00:34:00Z"/>
        </w:trPr>
        <w:tc>
          <w:tcPr>
            <w:tcW w:w="970" w:type="dxa"/>
            <w:vMerge/>
            <w:tcBorders>
              <w:left w:val="single" w:sz="4" w:space="0" w:color="auto"/>
              <w:right w:val="single" w:sz="4" w:space="0" w:color="auto"/>
            </w:tcBorders>
            <w:vAlign w:val="center"/>
            <w:hideMark/>
          </w:tcPr>
          <w:p w14:paraId="01832367" w14:textId="77777777" w:rsidR="00865C12" w:rsidRPr="003F514D" w:rsidRDefault="00865C12" w:rsidP="00865C12">
            <w:pPr>
              <w:pStyle w:val="TAL"/>
              <w:rPr>
                <w:ins w:id="462" w:author="Li, Qiming" w:date="2018-10-12T00:34:00Z"/>
                <w:rFonts w:cs="Arial"/>
                <w:lang w:val="en-US"/>
              </w:rPr>
            </w:pPr>
          </w:p>
        </w:tc>
        <w:tc>
          <w:tcPr>
            <w:tcW w:w="2835" w:type="dxa"/>
            <w:gridSpan w:val="2"/>
            <w:tcBorders>
              <w:left w:val="single" w:sz="4" w:space="0" w:color="auto"/>
              <w:right w:val="single" w:sz="4" w:space="0" w:color="auto"/>
            </w:tcBorders>
            <w:vAlign w:val="center"/>
          </w:tcPr>
          <w:p w14:paraId="1EF1DE8B" w14:textId="77777777" w:rsidR="00865C12" w:rsidRPr="003F514D" w:rsidRDefault="00865C12" w:rsidP="00865C12">
            <w:pPr>
              <w:pStyle w:val="TAL"/>
              <w:rPr>
                <w:ins w:id="463" w:author="Li, Qiming" w:date="2018-10-12T00:34:00Z"/>
                <w:rFonts w:cs="Arial"/>
                <w:lang w:val="en-US"/>
              </w:rPr>
            </w:pPr>
            <w:ins w:id="464" w:author="Li, Qiming" w:date="2018-10-12T00:34:00Z">
              <w:r w:rsidRPr="003F514D">
                <w:rPr>
                  <w:rFonts w:cs="Arial"/>
                </w:rPr>
                <w:t>Config</w:t>
              </w:r>
              <w:r>
                <w:rPr>
                  <w:szCs w:val="18"/>
                </w:rPr>
                <w:t xml:space="preserve"> </w:t>
              </w:r>
              <w:r>
                <w:rPr>
                  <w:rFonts w:eastAsia="Calibri" w:cs="Arial"/>
                  <w:szCs w:val="22"/>
                  <w:lang w:val="en-US"/>
                </w:rPr>
                <w:t>3,6</w:t>
              </w:r>
            </w:ins>
          </w:p>
        </w:tc>
        <w:tc>
          <w:tcPr>
            <w:tcW w:w="1134" w:type="dxa"/>
            <w:tcBorders>
              <w:left w:val="single" w:sz="4" w:space="0" w:color="auto"/>
              <w:right w:val="single" w:sz="4" w:space="0" w:color="auto"/>
            </w:tcBorders>
            <w:vAlign w:val="center"/>
            <w:hideMark/>
          </w:tcPr>
          <w:p w14:paraId="3FF32FD9" w14:textId="77777777" w:rsidR="00865C12" w:rsidRPr="003F514D" w:rsidRDefault="00865C12" w:rsidP="00865C12">
            <w:pPr>
              <w:pStyle w:val="TAC"/>
              <w:rPr>
                <w:ins w:id="465" w:author="Li, Qiming" w:date="2018-10-12T00:34:00Z"/>
                <w:rFonts w:cs="Arial"/>
                <w:lang w:val="en-US"/>
              </w:rPr>
            </w:pPr>
            <w:ins w:id="466" w:author="Li, Qiming" w:date="2018-10-12T00:34:00Z">
              <w:r w:rsidRPr="003F514D">
                <w:rPr>
                  <w:rFonts w:cs="Arial"/>
                  <w:lang w:val="en-US"/>
                </w:rPr>
                <w:t>dBm/</w:t>
              </w:r>
            </w:ins>
          </w:p>
          <w:p w14:paraId="6F7F6365" w14:textId="77777777" w:rsidR="00865C12" w:rsidRPr="004D327C" w:rsidRDefault="00865C12" w:rsidP="00865C12">
            <w:pPr>
              <w:pStyle w:val="TAC"/>
              <w:rPr>
                <w:ins w:id="467" w:author="Li, Qiming" w:date="2018-10-12T00:34:00Z"/>
                <w:rFonts w:eastAsia="Times New Roman" w:cs="Arial"/>
                <w:lang w:val="en-US"/>
              </w:rPr>
            </w:pPr>
            <w:ins w:id="468" w:author="Li, Qiming" w:date="2018-10-12T00:34:00Z">
              <w:r w:rsidRPr="003F514D">
                <w:rPr>
                  <w:rFonts w:cs="Arial"/>
                  <w:lang w:val="en-US"/>
                </w:rPr>
                <w:t>38.16MHz</w:t>
              </w:r>
            </w:ins>
          </w:p>
        </w:tc>
        <w:tc>
          <w:tcPr>
            <w:tcW w:w="4655" w:type="dxa"/>
            <w:gridSpan w:val="2"/>
            <w:tcBorders>
              <w:left w:val="single" w:sz="4" w:space="0" w:color="auto"/>
              <w:right w:val="single" w:sz="4" w:space="0" w:color="auto"/>
            </w:tcBorders>
            <w:vAlign w:val="center"/>
            <w:hideMark/>
          </w:tcPr>
          <w:p w14:paraId="05150DD6" w14:textId="08B46357" w:rsidR="00865C12" w:rsidRPr="003F514D" w:rsidRDefault="00865C12" w:rsidP="00865C12">
            <w:pPr>
              <w:pStyle w:val="TAC"/>
              <w:rPr>
                <w:ins w:id="469" w:author="Li, Qiming" w:date="2018-10-12T00:34:00Z"/>
                <w:rFonts w:cs="Arial"/>
                <w:lang w:val="en-US"/>
              </w:rPr>
            </w:pPr>
            <w:ins w:id="470" w:author="Li, Qiming" w:date="2018-10-12T10:11:00Z">
              <w:r>
                <w:rPr>
                  <w:rFonts w:cs="Arial"/>
                  <w:lang w:val="en-US"/>
                </w:rPr>
                <w:t>-62.58</w:t>
              </w:r>
            </w:ins>
          </w:p>
        </w:tc>
      </w:tr>
      <w:tr w:rsidR="007C2C5F" w14:paraId="5480B4CF" w14:textId="77777777" w:rsidTr="004D327C">
        <w:trPr>
          <w:trHeight w:val="42"/>
          <w:jc w:val="center"/>
          <w:ins w:id="471" w:author="Li, Qiming" w:date="2018-10-12T00:3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81C1A05" w14:textId="77777777" w:rsidR="007C2C5F" w:rsidRPr="003F514D" w:rsidRDefault="007C2C5F" w:rsidP="004D327C">
            <w:pPr>
              <w:pStyle w:val="TAL"/>
              <w:rPr>
                <w:ins w:id="472" w:author="Li, Qiming" w:date="2018-10-12T00:34:00Z"/>
                <w:rFonts w:cs="Arial"/>
                <w:lang w:val="en-US"/>
              </w:rPr>
            </w:pPr>
            <w:ins w:id="473" w:author="Li, Qiming" w:date="2018-10-12T00:34: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91F0835" w14:textId="77777777" w:rsidR="007C2C5F" w:rsidRPr="003F514D" w:rsidRDefault="007C2C5F" w:rsidP="004D327C">
            <w:pPr>
              <w:pStyle w:val="TAC"/>
              <w:rPr>
                <w:ins w:id="474" w:author="Li, Qiming" w:date="2018-10-12T00:34:00Z"/>
                <w:rFonts w:cs="Arial"/>
                <w:lang w:val="en-US"/>
              </w:rPr>
            </w:pPr>
            <w:ins w:id="475" w:author="Li, Qiming" w:date="2018-10-12T00:34:00Z">
              <w:r w:rsidRPr="003F514D">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68AC3A7" w14:textId="77777777" w:rsidR="007C2C5F" w:rsidRPr="003F514D" w:rsidRDefault="007C2C5F" w:rsidP="004D327C">
            <w:pPr>
              <w:pStyle w:val="TAC"/>
              <w:rPr>
                <w:ins w:id="476" w:author="Li, Qiming" w:date="2018-10-12T00:34:00Z"/>
                <w:rFonts w:cs="Arial"/>
                <w:lang w:val="en-US"/>
              </w:rPr>
            </w:pPr>
            <w:ins w:id="477" w:author="Li, Qiming" w:date="2018-10-12T00:34:00Z">
              <w:r w:rsidRPr="003F514D">
                <w:rPr>
                  <w:rFonts w:cs="Arial"/>
                  <w:lang w:val="en-US"/>
                </w:rPr>
                <w:t>AWGN</w:t>
              </w:r>
            </w:ins>
          </w:p>
        </w:tc>
      </w:tr>
      <w:tr w:rsidR="007C2C5F" w14:paraId="2876B7E2" w14:textId="77777777" w:rsidTr="004D327C">
        <w:trPr>
          <w:jc w:val="center"/>
          <w:ins w:id="478" w:author="Li, Qiming" w:date="2018-10-12T00:34: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7FC95F79" w14:textId="77777777" w:rsidR="00A711C4" w:rsidRDefault="00A711C4" w:rsidP="00A711C4">
            <w:pPr>
              <w:pStyle w:val="TAN"/>
              <w:rPr>
                <w:ins w:id="479" w:author="Li, Qiming" w:date="2018-11-15T17:57:00Z"/>
                <w:rFonts w:cs="Arial"/>
                <w:lang w:val="en-US"/>
              </w:rPr>
            </w:pPr>
            <w:ins w:id="480" w:author="Li, Qiming" w:date="2018-11-15T17:57:00Z">
              <w:r>
                <w:rPr>
                  <w:rFonts w:cs="Arial"/>
                  <w:lang w:val="en-US"/>
                </w:rPr>
                <w:lastRenderedPageBreak/>
                <w:t>Note 1:</w:t>
              </w:r>
              <w:r>
                <w:rPr>
                  <w:rFonts w:cs="Arial"/>
                  <w:lang w:val="en-US"/>
                </w:rPr>
                <w:tab/>
                <w:t>OCNG shall be used such that both cells are fully allocated and a constant total transmitted power spectral density is achieved for all OFDM symbols.</w:t>
              </w:r>
            </w:ins>
          </w:p>
          <w:p w14:paraId="6B6095F2" w14:textId="77777777" w:rsidR="00A711C4" w:rsidRPr="002D543C" w:rsidRDefault="00A711C4" w:rsidP="00A711C4">
            <w:pPr>
              <w:pStyle w:val="TAN"/>
              <w:rPr>
                <w:ins w:id="481" w:author="Li, Qiming" w:date="2018-11-15T17:57:00Z"/>
                <w:rFonts w:cs="Arial"/>
                <w:highlight w:val="yellow"/>
                <w:lang w:val="en-US"/>
              </w:rPr>
            </w:pPr>
            <w:ins w:id="482" w:author="Li, Qiming" w:date="2018-11-15T17:57:00Z">
              <w:r w:rsidRPr="002D543C">
                <w:rPr>
                  <w:rFonts w:cs="Arial"/>
                  <w:highlight w:val="yellow"/>
                  <w:lang w:val="en-US"/>
                </w:rPr>
                <w:t>Note 2:</w:t>
              </w:r>
              <w:r w:rsidRPr="002D543C">
                <w:rPr>
                  <w:rFonts w:cs="Arial"/>
                  <w:highlight w:val="yellow"/>
                  <w:lang w:val="en-US"/>
                </w:rPr>
                <w:tab/>
                <w:t xml:space="preserve">Interference from other cells and noise sources not specified in the test is assumed to be constant over subcarriers and time and shall be modelled as AWGN of appropriate power for </w:t>
              </w:r>
              <w:r w:rsidRPr="002D543C">
                <w:rPr>
                  <w:rFonts w:eastAsia="Calibri" w:cs="v4.2.0"/>
                  <w:position w:val="-12"/>
                  <w:szCs w:val="22"/>
                  <w:highlight w:val="yellow"/>
                  <w:lang w:val="en-US"/>
                </w:rPr>
                <w:object w:dxaOrig="405" w:dyaOrig="345" w14:anchorId="0BA62440">
                  <v:shape id="_x0000_i1033" type="#_x0000_t75" style="width:20.15pt;height:17.15pt" o:ole="" fillcolor="window">
                    <v:imagedata r:id="rId12" o:title=""/>
                  </v:shape>
                  <o:OLEObject Type="Embed" ProgID="Equation.3" ShapeID="_x0000_i1033" DrawAspect="Content" ObjectID="_1603811120" r:id="rId19"/>
                </w:object>
              </w:r>
              <w:r w:rsidRPr="002D543C">
                <w:rPr>
                  <w:rFonts w:cs="Arial"/>
                  <w:highlight w:val="yellow"/>
                  <w:lang w:val="en-US"/>
                </w:rPr>
                <w:t xml:space="preserve"> to be fulfilled.</w:t>
              </w:r>
            </w:ins>
          </w:p>
          <w:p w14:paraId="68A54C8D" w14:textId="13668757" w:rsidR="007C2C5F" w:rsidRPr="00A711C4" w:rsidRDefault="00A711C4" w:rsidP="00A711C4">
            <w:pPr>
              <w:pStyle w:val="TAN"/>
              <w:rPr>
                <w:ins w:id="483" w:author="Li, Qiming" w:date="2018-10-12T00:34:00Z"/>
                <w:rFonts w:cs="Arial"/>
                <w:highlight w:val="yellow"/>
                <w:lang w:val="en-US"/>
                <w:rPrChange w:id="484" w:author="Li, Qiming" w:date="2018-11-15T17:57:00Z">
                  <w:rPr>
                    <w:ins w:id="485" w:author="Li, Qiming" w:date="2018-10-12T00:34:00Z"/>
                    <w:rFonts w:cs="Arial"/>
                    <w:lang w:val="en-US"/>
                  </w:rPr>
                </w:rPrChange>
              </w:rPr>
            </w:pPr>
            <w:ins w:id="486" w:author="Li, Qiming" w:date="2018-11-15T17:57:00Z">
              <w:r w:rsidRPr="002D543C">
                <w:rPr>
                  <w:rFonts w:cs="Arial"/>
                  <w:highlight w:val="yellow"/>
                  <w:lang w:val="en-US"/>
                </w:rPr>
                <w:t>Note 3:</w:t>
              </w:r>
              <w:r w:rsidRPr="002D543C">
                <w:rPr>
                  <w:rFonts w:cs="Arial"/>
                  <w:highlight w:val="yellow"/>
                  <w:lang w:val="en-US"/>
                </w:rPr>
                <w:tab/>
                <w:t>Io levels have been derived from other parameters for information purposes. They are not settable parameters themselves.</w:t>
              </w:r>
            </w:ins>
          </w:p>
        </w:tc>
      </w:tr>
    </w:tbl>
    <w:p w14:paraId="6D7919D6" w14:textId="77777777" w:rsidR="007C2C5F" w:rsidRDefault="007C2C5F" w:rsidP="007C2C5F">
      <w:pPr>
        <w:rPr>
          <w:ins w:id="487" w:author="Li, Qiming" w:date="2018-10-12T00:34:00Z"/>
        </w:rPr>
      </w:pPr>
    </w:p>
    <w:p w14:paraId="59E1248C" w14:textId="77777777" w:rsidR="007C2C5F" w:rsidRDefault="007C2C5F" w:rsidP="007C2C5F">
      <w:pPr>
        <w:pStyle w:val="TH"/>
        <w:rPr>
          <w:ins w:id="488" w:author="Li, Qiming" w:date="2018-10-12T00:34:00Z"/>
          <w:rFonts w:ascii="Calibri" w:eastAsia="Calibri" w:hAnsi="Calibri"/>
          <w:sz w:val="22"/>
          <w:szCs w:val="22"/>
        </w:rPr>
      </w:pPr>
      <w:ins w:id="489" w:author="Li, Qiming" w:date="2018-10-12T00:34:00Z">
        <w:r>
          <w:t>Table A.4.4.3.2</w:t>
        </w:r>
        <w:r w:rsidRPr="00B952AC">
          <w:t>-</w:t>
        </w:r>
        <w:r>
          <w:t xml:space="preserve">4: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7C2C5F" w:rsidRPr="00B952AC" w14:paraId="4E41DCAA" w14:textId="77777777" w:rsidTr="004D327C">
        <w:trPr>
          <w:trHeight w:val="579"/>
          <w:jc w:val="center"/>
          <w:ins w:id="490" w:author="Li, Qiming" w:date="2018-10-12T00:34:00Z"/>
        </w:trPr>
        <w:tc>
          <w:tcPr>
            <w:tcW w:w="3402" w:type="dxa"/>
            <w:gridSpan w:val="2"/>
            <w:vAlign w:val="center"/>
          </w:tcPr>
          <w:p w14:paraId="2D43E7CD" w14:textId="77777777" w:rsidR="007C2C5F" w:rsidRPr="00B952AC" w:rsidRDefault="007C2C5F" w:rsidP="004D327C">
            <w:pPr>
              <w:pStyle w:val="TAH"/>
              <w:rPr>
                <w:ins w:id="491" w:author="Li, Qiming" w:date="2018-10-12T00:34:00Z"/>
                <w:rFonts w:cs="Arial"/>
              </w:rPr>
            </w:pPr>
            <w:ins w:id="492" w:author="Li, Qiming" w:date="2018-10-12T00:34:00Z">
              <w:r w:rsidRPr="00B952AC">
                <w:rPr>
                  <w:rFonts w:cs="Arial"/>
                </w:rPr>
                <w:t>Field</w:t>
              </w:r>
            </w:ins>
          </w:p>
        </w:tc>
        <w:tc>
          <w:tcPr>
            <w:tcW w:w="1453" w:type="dxa"/>
            <w:vAlign w:val="center"/>
          </w:tcPr>
          <w:p w14:paraId="21206E41" w14:textId="77777777" w:rsidR="007C2C5F" w:rsidRPr="00B952AC" w:rsidRDefault="007C2C5F" w:rsidP="004D327C">
            <w:pPr>
              <w:pStyle w:val="TAH"/>
              <w:rPr>
                <w:ins w:id="493" w:author="Li, Qiming" w:date="2018-10-12T00:34:00Z"/>
                <w:rFonts w:cs="Arial"/>
              </w:rPr>
            </w:pPr>
            <w:ins w:id="494" w:author="Li, Qiming" w:date="2018-10-12T00:34:00Z">
              <w:r w:rsidRPr="00B952AC">
                <w:rPr>
                  <w:rFonts w:cs="Arial"/>
                </w:rPr>
                <w:t>Value</w:t>
              </w:r>
            </w:ins>
          </w:p>
        </w:tc>
        <w:tc>
          <w:tcPr>
            <w:tcW w:w="3650" w:type="dxa"/>
            <w:vAlign w:val="center"/>
          </w:tcPr>
          <w:p w14:paraId="743271BA" w14:textId="77777777" w:rsidR="007C2C5F" w:rsidRPr="00B952AC" w:rsidRDefault="007C2C5F" w:rsidP="004D327C">
            <w:pPr>
              <w:pStyle w:val="TAH"/>
              <w:rPr>
                <w:ins w:id="495" w:author="Li, Qiming" w:date="2018-10-12T00:34:00Z"/>
                <w:rFonts w:cs="Arial"/>
              </w:rPr>
            </w:pPr>
            <w:ins w:id="496" w:author="Li, Qiming" w:date="2018-10-12T00:34:00Z">
              <w:r w:rsidRPr="00B952AC">
                <w:rPr>
                  <w:rFonts w:cs="Arial"/>
                </w:rPr>
                <w:t>Comment</w:t>
              </w:r>
            </w:ins>
          </w:p>
        </w:tc>
      </w:tr>
      <w:tr w:rsidR="007C2C5F" w:rsidRPr="00AD2E10" w14:paraId="20F75F6D" w14:textId="77777777" w:rsidTr="004D327C">
        <w:trPr>
          <w:trHeight w:val="56"/>
          <w:jc w:val="center"/>
          <w:ins w:id="497" w:author="Li, Qiming" w:date="2018-10-12T00:34:00Z"/>
        </w:trPr>
        <w:tc>
          <w:tcPr>
            <w:tcW w:w="1701" w:type="dxa"/>
            <w:vMerge w:val="restart"/>
            <w:vAlign w:val="center"/>
          </w:tcPr>
          <w:p w14:paraId="4FBB3568" w14:textId="77777777" w:rsidR="007C2C5F" w:rsidRPr="00AD2E10" w:rsidRDefault="007C2C5F" w:rsidP="004D327C">
            <w:pPr>
              <w:pStyle w:val="TAC"/>
              <w:rPr>
                <w:ins w:id="498" w:author="Li, Qiming" w:date="2018-10-12T00:34:00Z"/>
                <w:rFonts w:cs="Arial"/>
              </w:rPr>
            </w:pPr>
            <w:ins w:id="499" w:author="Li, Qiming" w:date="2018-10-12T00:34:00Z">
              <w:r w:rsidRPr="00AD2E10">
                <w:t>c-SRS</w:t>
              </w:r>
            </w:ins>
          </w:p>
        </w:tc>
        <w:tc>
          <w:tcPr>
            <w:tcW w:w="1701" w:type="dxa"/>
            <w:vAlign w:val="center"/>
          </w:tcPr>
          <w:p w14:paraId="5BFCB3D7" w14:textId="77777777" w:rsidR="007C2C5F" w:rsidRPr="00AD2E10" w:rsidRDefault="007C2C5F" w:rsidP="004D327C">
            <w:pPr>
              <w:pStyle w:val="TAC"/>
              <w:rPr>
                <w:ins w:id="500" w:author="Li, Qiming" w:date="2018-10-12T00:34:00Z"/>
                <w:rFonts w:cs="Arial"/>
              </w:rPr>
            </w:pPr>
            <w:ins w:id="501" w:author="Li, Qiming" w:date="2018-10-12T00:34:00Z">
              <w:r w:rsidRPr="003F514D">
                <w:rPr>
                  <w:rFonts w:cs="Arial"/>
                </w:rPr>
                <w:t>Config</w:t>
              </w:r>
              <w:r>
                <w:rPr>
                  <w:szCs w:val="18"/>
                </w:rPr>
                <w:t xml:space="preserve"> 1,2,4,5</w:t>
              </w:r>
            </w:ins>
          </w:p>
        </w:tc>
        <w:tc>
          <w:tcPr>
            <w:tcW w:w="1453" w:type="dxa"/>
            <w:shd w:val="clear" w:color="auto" w:fill="auto"/>
            <w:vAlign w:val="center"/>
          </w:tcPr>
          <w:p w14:paraId="088C2FE0" w14:textId="77777777" w:rsidR="007C2C5F" w:rsidRPr="00AD2E10" w:rsidRDefault="007C2C5F" w:rsidP="004D327C">
            <w:pPr>
              <w:pStyle w:val="TAC"/>
              <w:rPr>
                <w:ins w:id="502" w:author="Li, Qiming" w:date="2018-10-12T00:34:00Z"/>
                <w:rFonts w:cs="Arial"/>
              </w:rPr>
            </w:pPr>
            <w:ins w:id="503" w:author="Li, Qiming" w:date="2018-10-12T00:34:00Z">
              <w:r w:rsidRPr="00AD2E10">
                <w:rPr>
                  <w:rFonts w:cs="Arial"/>
                </w:rPr>
                <w:t>12</w:t>
              </w:r>
            </w:ins>
          </w:p>
        </w:tc>
        <w:tc>
          <w:tcPr>
            <w:tcW w:w="3650" w:type="dxa"/>
            <w:vMerge w:val="restart"/>
            <w:vAlign w:val="center"/>
          </w:tcPr>
          <w:p w14:paraId="05156604" w14:textId="77777777" w:rsidR="007C2C5F" w:rsidRPr="00AD2E10" w:rsidRDefault="007C2C5F" w:rsidP="004D327C">
            <w:pPr>
              <w:pStyle w:val="TAL"/>
              <w:rPr>
                <w:ins w:id="504" w:author="Li, Qiming" w:date="2018-10-12T00:34:00Z"/>
                <w:rFonts w:cs="Arial"/>
              </w:rPr>
            </w:pPr>
            <w:ins w:id="505" w:author="Li, Qiming" w:date="2018-10-12T00:34:00Z">
              <w:r>
                <w:rPr>
                  <w:lang w:eastAsia="ja-JP"/>
                </w:rPr>
                <w:t>F</w:t>
              </w:r>
              <w:r w:rsidRPr="00AD2E10">
                <w:rPr>
                  <w:lang w:eastAsia="ja-JP"/>
                </w:rPr>
                <w:t>requency hopping is disabled</w:t>
              </w:r>
            </w:ins>
          </w:p>
        </w:tc>
      </w:tr>
      <w:tr w:rsidR="007C2C5F" w:rsidRPr="00AD2E10" w14:paraId="3CDD99BA" w14:textId="77777777" w:rsidTr="004D327C">
        <w:trPr>
          <w:trHeight w:val="55"/>
          <w:jc w:val="center"/>
          <w:ins w:id="506" w:author="Li, Qiming" w:date="2018-10-12T00:34:00Z"/>
        </w:trPr>
        <w:tc>
          <w:tcPr>
            <w:tcW w:w="1701" w:type="dxa"/>
            <w:vMerge/>
            <w:vAlign w:val="center"/>
          </w:tcPr>
          <w:p w14:paraId="4D14A65F" w14:textId="77777777" w:rsidR="007C2C5F" w:rsidRPr="00AD2E10" w:rsidRDefault="007C2C5F" w:rsidP="004D327C">
            <w:pPr>
              <w:pStyle w:val="TAC"/>
              <w:rPr>
                <w:ins w:id="507" w:author="Li, Qiming" w:date="2018-10-12T00:34:00Z"/>
              </w:rPr>
            </w:pPr>
          </w:p>
        </w:tc>
        <w:tc>
          <w:tcPr>
            <w:tcW w:w="1701" w:type="dxa"/>
            <w:vAlign w:val="center"/>
          </w:tcPr>
          <w:p w14:paraId="2C3F792F" w14:textId="77777777" w:rsidR="007C2C5F" w:rsidRPr="00AD2E10" w:rsidRDefault="007C2C5F" w:rsidP="004D327C">
            <w:pPr>
              <w:pStyle w:val="TAC"/>
              <w:rPr>
                <w:ins w:id="508" w:author="Li, Qiming" w:date="2018-10-12T00:34:00Z"/>
                <w:rFonts w:cs="Arial"/>
              </w:rPr>
            </w:pPr>
            <w:ins w:id="509" w:author="Li, Qiming" w:date="2018-10-12T00:34:00Z">
              <w:r w:rsidRPr="003F514D">
                <w:rPr>
                  <w:rFonts w:cs="Arial"/>
                </w:rPr>
                <w:t>Config</w:t>
              </w:r>
              <w:r>
                <w:rPr>
                  <w:szCs w:val="18"/>
                </w:rPr>
                <w:t xml:space="preserve"> 3,6</w:t>
              </w:r>
            </w:ins>
          </w:p>
        </w:tc>
        <w:tc>
          <w:tcPr>
            <w:tcW w:w="1453" w:type="dxa"/>
            <w:shd w:val="clear" w:color="auto" w:fill="auto"/>
            <w:vAlign w:val="center"/>
          </w:tcPr>
          <w:p w14:paraId="1A18BE6B" w14:textId="77777777" w:rsidR="007C2C5F" w:rsidRPr="00AD2E10" w:rsidRDefault="007C2C5F" w:rsidP="004D327C">
            <w:pPr>
              <w:pStyle w:val="TAC"/>
              <w:rPr>
                <w:ins w:id="510" w:author="Li, Qiming" w:date="2018-10-12T00:34:00Z"/>
                <w:rFonts w:cs="Arial"/>
              </w:rPr>
            </w:pPr>
            <w:ins w:id="511" w:author="Li, Qiming" w:date="2018-10-12T00:34:00Z">
              <w:r>
                <w:rPr>
                  <w:rFonts w:cs="Arial"/>
                </w:rPr>
                <w:t>24</w:t>
              </w:r>
            </w:ins>
          </w:p>
        </w:tc>
        <w:tc>
          <w:tcPr>
            <w:tcW w:w="3650" w:type="dxa"/>
            <w:vMerge/>
            <w:vAlign w:val="center"/>
          </w:tcPr>
          <w:p w14:paraId="424DC724" w14:textId="77777777" w:rsidR="007C2C5F" w:rsidRPr="00AD2E10" w:rsidRDefault="007C2C5F" w:rsidP="004D327C">
            <w:pPr>
              <w:pStyle w:val="TAL"/>
              <w:rPr>
                <w:ins w:id="512" w:author="Li, Qiming" w:date="2018-10-12T00:34:00Z"/>
                <w:rFonts w:cs="Arial"/>
              </w:rPr>
            </w:pPr>
          </w:p>
        </w:tc>
      </w:tr>
      <w:tr w:rsidR="007C2C5F" w:rsidRPr="00AD2E10" w14:paraId="2520F76A" w14:textId="77777777" w:rsidTr="004D327C">
        <w:trPr>
          <w:jc w:val="center"/>
          <w:ins w:id="513" w:author="Li, Qiming" w:date="2018-10-12T00:34:00Z"/>
        </w:trPr>
        <w:tc>
          <w:tcPr>
            <w:tcW w:w="3402" w:type="dxa"/>
            <w:gridSpan w:val="2"/>
            <w:vAlign w:val="center"/>
          </w:tcPr>
          <w:p w14:paraId="1C5F52C2" w14:textId="77777777" w:rsidR="007C2C5F" w:rsidRPr="00AD2E10" w:rsidRDefault="007C2C5F" w:rsidP="004D327C">
            <w:pPr>
              <w:pStyle w:val="TAC"/>
              <w:rPr>
                <w:ins w:id="514" w:author="Li, Qiming" w:date="2018-10-12T00:34:00Z"/>
              </w:rPr>
            </w:pPr>
            <w:ins w:id="515" w:author="Li, Qiming" w:date="2018-10-12T00:34:00Z">
              <w:r w:rsidRPr="00AD2E10">
                <w:t>b-SRS</w:t>
              </w:r>
            </w:ins>
          </w:p>
        </w:tc>
        <w:tc>
          <w:tcPr>
            <w:tcW w:w="1453" w:type="dxa"/>
            <w:shd w:val="clear" w:color="auto" w:fill="auto"/>
            <w:vAlign w:val="center"/>
          </w:tcPr>
          <w:p w14:paraId="0FF69C52" w14:textId="77777777" w:rsidR="007C2C5F" w:rsidRPr="00AD2E10" w:rsidRDefault="007C2C5F" w:rsidP="004D327C">
            <w:pPr>
              <w:pStyle w:val="TAC"/>
              <w:rPr>
                <w:ins w:id="516" w:author="Li, Qiming" w:date="2018-10-12T00:34:00Z"/>
                <w:rFonts w:cs="Arial"/>
              </w:rPr>
            </w:pPr>
            <w:ins w:id="517" w:author="Li, Qiming" w:date="2018-10-12T00:34:00Z">
              <w:r w:rsidRPr="00AD2E10">
                <w:rPr>
                  <w:rFonts w:cs="Arial"/>
                </w:rPr>
                <w:t>0</w:t>
              </w:r>
            </w:ins>
          </w:p>
        </w:tc>
        <w:tc>
          <w:tcPr>
            <w:tcW w:w="3650" w:type="dxa"/>
            <w:vMerge/>
          </w:tcPr>
          <w:p w14:paraId="02D79FFA" w14:textId="77777777" w:rsidR="007C2C5F" w:rsidRPr="00AD2E10" w:rsidRDefault="007C2C5F" w:rsidP="004D327C">
            <w:pPr>
              <w:pStyle w:val="TAL"/>
              <w:rPr>
                <w:ins w:id="518" w:author="Li, Qiming" w:date="2018-10-12T00:34:00Z"/>
                <w:rFonts w:cs="Arial"/>
              </w:rPr>
            </w:pPr>
          </w:p>
        </w:tc>
      </w:tr>
      <w:tr w:rsidR="007C2C5F" w:rsidRPr="00AD2E10" w14:paraId="5C750CF0" w14:textId="77777777" w:rsidTr="004D327C">
        <w:trPr>
          <w:jc w:val="center"/>
          <w:ins w:id="519" w:author="Li, Qiming" w:date="2018-10-12T00:34:00Z"/>
        </w:trPr>
        <w:tc>
          <w:tcPr>
            <w:tcW w:w="3402" w:type="dxa"/>
            <w:gridSpan w:val="2"/>
            <w:vAlign w:val="center"/>
          </w:tcPr>
          <w:p w14:paraId="7CC05CD2" w14:textId="77777777" w:rsidR="007C2C5F" w:rsidRPr="00AD2E10" w:rsidRDefault="007C2C5F" w:rsidP="004D327C">
            <w:pPr>
              <w:pStyle w:val="TAC"/>
              <w:rPr>
                <w:ins w:id="520" w:author="Li, Qiming" w:date="2018-10-12T00:34:00Z"/>
              </w:rPr>
            </w:pPr>
            <w:ins w:id="521" w:author="Li, Qiming" w:date="2018-10-12T00:34:00Z">
              <w:r w:rsidRPr="00AD2E10">
                <w:t>b-hop</w:t>
              </w:r>
            </w:ins>
          </w:p>
        </w:tc>
        <w:tc>
          <w:tcPr>
            <w:tcW w:w="1453" w:type="dxa"/>
            <w:shd w:val="clear" w:color="auto" w:fill="auto"/>
            <w:vAlign w:val="center"/>
          </w:tcPr>
          <w:p w14:paraId="7AB5E7C9" w14:textId="77777777" w:rsidR="007C2C5F" w:rsidRPr="00AD2E10" w:rsidRDefault="007C2C5F" w:rsidP="004D327C">
            <w:pPr>
              <w:pStyle w:val="TAC"/>
              <w:rPr>
                <w:ins w:id="522" w:author="Li, Qiming" w:date="2018-10-12T00:34:00Z"/>
                <w:rFonts w:cs="Arial"/>
              </w:rPr>
            </w:pPr>
            <w:ins w:id="523" w:author="Li, Qiming" w:date="2018-10-12T00:34:00Z">
              <w:r w:rsidRPr="00AD2E10">
                <w:rPr>
                  <w:rFonts w:cs="Arial"/>
                </w:rPr>
                <w:t>0</w:t>
              </w:r>
            </w:ins>
          </w:p>
        </w:tc>
        <w:tc>
          <w:tcPr>
            <w:tcW w:w="3650" w:type="dxa"/>
            <w:vMerge/>
          </w:tcPr>
          <w:p w14:paraId="2F8A01D5" w14:textId="77777777" w:rsidR="007C2C5F" w:rsidRPr="00AD2E10" w:rsidRDefault="007C2C5F" w:rsidP="004D327C">
            <w:pPr>
              <w:pStyle w:val="TAL"/>
              <w:rPr>
                <w:ins w:id="524" w:author="Li, Qiming" w:date="2018-10-12T00:34:00Z"/>
                <w:rFonts w:cs="Arial"/>
              </w:rPr>
            </w:pPr>
          </w:p>
        </w:tc>
      </w:tr>
      <w:tr w:rsidR="007C2C5F" w:rsidRPr="00AD2E10" w14:paraId="054AD9A0" w14:textId="77777777" w:rsidTr="004D327C">
        <w:trPr>
          <w:jc w:val="center"/>
          <w:ins w:id="525" w:author="Li, Qiming" w:date="2018-10-12T00:34:00Z"/>
        </w:trPr>
        <w:tc>
          <w:tcPr>
            <w:tcW w:w="3402" w:type="dxa"/>
            <w:gridSpan w:val="2"/>
            <w:vAlign w:val="center"/>
          </w:tcPr>
          <w:p w14:paraId="117E34BF" w14:textId="77777777" w:rsidR="007C2C5F" w:rsidRPr="00AD2E10" w:rsidRDefault="007C2C5F" w:rsidP="004D327C">
            <w:pPr>
              <w:pStyle w:val="TAC"/>
              <w:rPr>
                <w:ins w:id="526" w:author="Li, Qiming" w:date="2018-10-12T00:34:00Z"/>
              </w:rPr>
            </w:pPr>
            <w:ins w:id="527" w:author="Li, Qiming" w:date="2018-10-12T00:34:00Z">
              <w:r w:rsidRPr="00AD2E10">
                <w:t>freqDomainPosition</w:t>
              </w:r>
            </w:ins>
          </w:p>
        </w:tc>
        <w:tc>
          <w:tcPr>
            <w:tcW w:w="1453" w:type="dxa"/>
            <w:shd w:val="clear" w:color="auto" w:fill="auto"/>
            <w:vAlign w:val="center"/>
          </w:tcPr>
          <w:p w14:paraId="31BA49E5" w14:textId="77777777" w:rsidR="007C2C5F" w:rsidRPr="00AD2E10" w:rsidRDefault="007C2C5F" w:rsidP="004D327C">
            <w:pPr>
              <w:pStyle w:val="TAC"/>
              <w:rPr>
                <w:ins w:id="528" w:author="Li, Qiming" w:date="2018-10-12T00:34:00Z"/>
                <w:rFonts w:cs="Arial"/>
              </w:rPr>
            </w:pPr>
            <w:ins w:id="529" w:author="Li, Qiming" w:date="2018-10-12T00:34:00Z">
              <w:r w:rsidRPr="00AD2E10">
                <w:rPr>
                  <w:rFonts w:cs="Arial"/>
                </w:rPr>
                <w:t>0</w:t>
              </w:r>
            </w:ins>
          </w:p>
        </w:tc>
        <w:tc>
          <w:tcPr>
            <w:tcW w:w="3650" w:type="dxa"/>
            <w:vMerge w:val="restart"/>
          </w:tcPr>
          <w:p w14:paraId="52B1AD1B" w14:textId="77777777" w:rsidR="007C2C5F" w:rsidRPr="00AD2E10" w:rsidRDefault="007C2C5F" w:rsidP="004D327C">
            <w:pPr>
              <w:pStyle w:val="TAL"/>
              <w:rPr>
                <w:ins w:id="530" w:author="Li, Qiming" w:date="2018-10-12T00:34:00Z"/>
                <w:rFonts w:cs="Arial"/>
              </w:rPr>
            </w:pPr>
            <w:ins w:id="531" w:author="Li, Qiming" w:date="2018-10-12T00:34:00Z">
              <w:r w:rsidRPr="00AD2E10">
                <w:rPr>
                  <w:rFonts w:cs="Arial"/>
                </w:rPr>
                <w:t>Frequency domain position of SRS</w:t>
              </w:r>
            </w:ins>
          </w:p>
        </w:tc>
      </w:tr>
      <w:tr w:rsidR="007C2C5F" w:rsidRPr="00AD2E10" w14:paraId="0EFD9B10" w14:textId="77777777" w:rsidTr="004D327C">
        <w:trPr>
          <w:jc w:val="center"/>
          <w:ins w:id="532" w:author="Li, Qiming" w:date="2018-10-12T00:34:00Z"/>
        </w:trPr>
        <w:tc>
          <w:tcPr>
            <w:tcW w:w="3402" w:type="dxa"/>
            <w:gridSpan w:val="2"/>
            <w:vAlign w:val="center"/>
          </w:tcPr>
          <w:p w14:paraId="238B896C" w14:textId="77777777" w:rsidR="007C2C5F" w:rsidRPr="00AD2E10" w:rsidRDefault="007C2C5F" w:rsidP="004D327C">
            <w:pPr>
              <w:pStyle w:val="TAC"/>
              <w:rPr>
                <w:ins w:id="533" w:author="Li, Qiming" w:date="2018-10-12T00:34:00Z"/>
              </w:rPr>
            </w:pPr>
            <w:ins w:id="534" w:author="Li, Qiming" w:date="2018-10-12T00:34:00Z">
              <w:r w:rsidRPr="00AD2E10">
                <w:t>freqDomainShift</w:t>
              </w:r>
            </w:ins>
          </w:p>
        </w:tc>
        <w:tc>
          <w:tcPr>
            <w:tcW w:w="1453" w:type="dxa"/>
            <w:shd w:val="clear" w:color="auto" w:fill="auto"/>
            <w:vAlign w:val="center"/>
          </w:tcPr>
          <w:p w14:paraId="3B23B3D9" w14:textId="77777777" w:rsidR="007C2C5F" w:rsidRPr="00AD2E10" w:rsidRDefault="007C2C5F" w:rsidP="004D327C">
            <w:pPr>
              <w:pStyle w:val="TAC"/>
              <w:rPr>
                <w:ins w:id="535" w:author="Li, Qiming" w:date="2018-10-12T00:34:00Z"/>
                <w:rFonts w:cs="Arial"/>
              </w:rPr>
            </w:pPr>
            <w:ins w:id="536" w:author="Li, Qiming" w:date="2018-10-12T00:34:00Z">
              <w:r w:rsidRPr="00AD2E10">
                <w:rPr>
                  <w:rFonts w:cs="Arial"/>
                </w:rPr>
                <w:t>0</w:t>
              </w:r>
            </w:ins>
          </w:p>
        </w:tc>
        <w:tc>
          <w:tcPr>
            <w:tcW w:w="3650" w:type="dxa"/>
            <w:vMerge/>
          </w:tcPr>
          <w:p w14:paraId="63B76DD6" w14:textId="77777777" w:rsidR="007C2C5F" w:rsidRPr="00AD2E10" w:rsidRDefault="007C2C5F" w:rsidP="004D327C">
            <w:pPr>
              <w:pStyle w:val="TAL"/>
              <w:rPr>
                <w:ins w:id="537" w:author="Li, Qiming" w:date="2018-10-12T00:34:00Z"/>
                <w:rFonts w:cs="Arial"/>
              </w:rPr>
            </w:pPr>
          </w:p>
        </w:tc>
      </w:tr>
      <w:tr w:rsidR="007C2C5F" w:rsidRPr="00AD2E10" w14:paraId="7741E20A" w14:textId="77777777" w:rsidTr="004D327C">
        <w:trPr>
          <w:jc w:val="center"/>
          <w:ins w:id="538" w:author="Li, Qiming" w:date="2018-10-12T00:34:00Z"/>
        </w:trPr>
        <w:tc>
          <w:tcPr>
            <w:tcW w:w="3402" w:type="dxa"/>
            <w:gridSpan w:val="2"/>
            <w:vAlign w:val="center"/>
          </w:tcPr>
          <w:p w14:paraId="32327301" w14:textId="77777777" w:rsidR="007C2C5F" w:rsidRPr="00AD2E10" w:rsidRDefault="007C2C5F" w:rsidP="004D327C">
            <w:pPr>
              <w:pStyle w:val="TAC"/>
              <w:rPr>
                <w:ins w:id="539" w:author="Li, Qiming" w:date="2018-10-12T00:34:00Z"/>
              </w:rPr>
            </w:pPr>
            <w:ins w:id="540" w:author="Li, Qiming" w:date="2018-10-12T00:34:00Z">
              <w:r w:rsidRPr="00AD2E10">
                <w:t>groupOrSequenceHopping</w:t>
              </w:r>
            </w:ins>
          </w:p>
        </w:tc>
        <w:tc>
          <w:tcPr>
            <w:tcW w:w="1453" w:type="dxa"/>
            <w:shd w:val="clear" w:color="auto" w:fill="auto"/>
            <w:vAlign w:val="center"/>
          </w:tcPr>
          <w:p w14:paraId="5472BE0F" w14:textId="77777777" w:rsidR="007C2C5F" w:rsidRPr="00AD2E10" w:rsidRDefault="007C2C5F" w:rsidP="004D327C">
            <w:pPr>
              <w:pStyle w:val="TAC"/>
              <w:rPr>
                <w:ins w:id="541" w:author="Li, Qiming" w:date="2018-10-12T00:34:00Z"/>
                <w:rFonts w:cs="Arial"/>
              </w:rPr>
            </w:pPr>
            <w:ins w:id="542" w:author="Li, Qiming" w:date="2018-10-12T00:34:00Z">
              <w:r w:rsidRPr="00AD2E10">
                <w:t>neither</w:t>
              </w:r>
            </w:ins>
          </w:p>
        </w:tc>
        <w:tc>
          <w:tcPr>
            <w:tcW w:w="3650" w:type="dxa"/>
          </w:tcPr>
          <w:p w14:paraId="50F23757" w14:textId="77777777" w:rsidR="007C2C5F" w:rsidRPr="00AD2E10" w:rsidRDefault="007C2C5F" w:rsidP="004D327C">
            <w:pPr>
              <w:pStyle w:val="TAL"/>
              <w:rPr>
                <w:ins w:id="543" w:author="Li, Qiming" w:date="2018-10-12T00:34:00Z"/>
                <w:rFonts w:cs="Arial"/>
              </w:rPr>
            </w:pPr>
            <w:ins w:id="544" w:author="Li, Qiming" w:date="2018-10-12T00:34:00Z">
              <w:r w:rsidRPr="00AD2E10">
                <w:rPr>
                  <w:rFonts w:cs="Arial"/>
                </w:rPr>
                <w:t>No group or sequence hopping</w:t>
              </w:r>
            </w:ins>
          </w:p>
        </w:tc>
      </w:tr>
      <w:tr w:rsidR="007C2C5F" w:rsidRPr="00AD2E10" w14:paraId="4F8FFD69" w14:textId="77777777" w:rsidTr="004D327C">
        <w:trPr>
          <w:jc w:val="center"/>
          <w:ins w:id="545" w:author="Li, Qiming" w:date="2018-10-12T00:34:00Z"/>
        </w:trPr>
        <w:tc>
          <w:tcPr>
            <w:tcW w:w="3402" w:type="dxa"/>
            <w:gridSpan w:val="2"/>
            <w:vAlign w:val="center"/>
          </w:tcPr>
          <w:p w14:paraId="358986E1" w14:textId="77777777" w:rsidR="007C2C5F" w:rsidRPr="00AD2E10" w:rsidRDefault="007C2C5F" w:rsidP="004D327C">
            <w:pPr>
              <w:pStyle w:val="TAC"/>
              <w:rPr>
                <w:ins w:id="546" w:author="Li, Qiming" w:date="2018-10-12T00:34:00Z"/>
                <w:rFonts w:cs="Arial"/>
              </w:rPr>
            </w:pPr>
            <w:ins w:id="547" w:author="Li, Qiming" w:date="2018-10-12T00:34:00Z">
              <w:r w:rsidRPr="00AD2E10">
                <w:t>SRS-PeriodicityAndOffset</w:t>
              </w:r>
            </w:ins>
          </w:p>
        </w:tc>
        <w:tc>
          <w:tcPr>
            <w:tcW w:w="1453" w:type="dxa"/>
            <w:shd w:val="clear" w:color="auto" w:fill="auto"/>
            <w:vAlign w:val="center"/>
          </w:tcPr>
          <w:p w14:paraId="78083948" w14:textId="77777777" w:rsidR="007C2C5F" w:rsidRPr="00AD2E10" w:rsidRDefault="007C2C5F" w:rsidP="004D327C">
            <w:pPr>
              <w:pStyle w:val="TAC"/>
              <w:rPr>
                <w:ins w:id="548" w:author="Li, Qiming" w:date="2018-10-12T00:34:00Z"/>
                <w:rFonts w:cs="Arial"/>
              </w:rPr>
            </w:pPr>
            <w:ins w:id="549" w:author="Li, Qiming" w:date="2018-10-12T00:34:00Z">
              <w:r w:rsidRPr="00AD2E10">
                <w:t>sl5=0</w:t>
              </w:r>
            </w:ins>
          </w:p>
        </w:tc>
        <w:tc>
          <w:tcPr>
            <w:tcW w:w="3650" w:type="dxa"/>
          </w:tcPr>
          <w:p w14:paraId="6E8A6D4C" w14:textId="77777777" w:rsidR="007C2C5F" w:rsidRPr="00AD2E10" w:rsidRDefault="007C2C5F" w:rsidP="004D327C">
            <w:pPr>
              <w:pStyle w:val="TAL"/>
              <w:rPr>
                <w:ins w:id="550" w:author="Li, Qiming" w:date="2018-10-12T00:34:00Z"/>
                <w:rFonts w:cs="Arial"/>
              </w:rPr>
            </w:pPr>
            <w:ins w:id="551" w:author="Li, Qiming" w:date="2018-10-12T00:34:00Z">
              <w:r w:rsidRPr="00AD2E10">
                <w:rPr>
                  <w:rFonts w:cs="Arial"/>
                </w:rPr>
                <w:t>Once every 5 slots</w:t>
              </w:r>
            </w:ins>
          </w:p>
        </w:tc>
      </w:tr>
      <w:tr w:rsidR="007C2C5F" w:rsidRPr="00AD2E10" w14:paraId="3DEC6FAA" w14:textId="77777777" w:rsidTr="004D327C">
        <w:trPr>
          <w:jc w:val="center"/>
          <w:ins w:id="552" w:author="Li, Qiming" w:date="2018-10-12T00:34:00Z"/>
        </w:trPr>
        <w:tc>
          <w:tcPr>
            <w:tcW w:w="3402" w:type="dxa"/>
            <w:gridSpan w:val="2"/>
            <w:vAlign w:val="center"/>
          </w:tcPr>
          <w:p w14:paraId="61F98846" w14:textId="77777777" w:rsidR="007C2C5F" w:rsidRPr="00AD2E10" w:rsidRDefault="007C2C5F" w:rsidP="004D327C">
            <w:pPr>
              <w:pStyle w:val="TAC"/>
              <w:rPr>
                <w:ins w:id="553" w:author="Li, Qiming" w:date="2018-10-12T00:34:00Z"/>
                <w:rFonts w:cs="Arial"/>
              </w:rPr>
            </w:pPr>
            <w:ins w:id="554" w:author="Li, Qiming" w:date="2018-10-12T00:34:00Z">
              <w:r w:rsidRPr="00AD2E10">
                <w:t>pathlossReferenceRS</w:t>
              </w:r>
            </w:ins>
          </w:p>
        </w:tc>
        <w:tc>
          <w:tcPr>
            <w:tcW w:w="1453" w:type="dxa"/>
            <w:shd w:val="clear" w:color="auto" w:fill="auto"/>
            <w:vAlign w:val="center"/>
          </w:tcPr>
          <w:p w14:paraId="3CEDCB2F" w14:textId="77777777" w:rsidR="007C2C5F" w:rsidRPr="00AD2E10" w:rsidRDefault="007C2C5F" w:rsidP="004D327C">
            <w:pPr>
              <w:pStyle w:val="TAC"/>
              <w:rPr>
                <w:ins w:id="555" w:author="Li, Qiming" w:date="2018-10-12T00:34:00Z"/>
                <w:rFonts w:cs="Arial"/>
              </w:rPr>
            </w:pPr>
            <w:ins w:id="556" w:author="Li, Qiming" w:date="2018-10-12T00:34:00Z">
              <w:r w:rsidRPr="00AD2E10">
                <w:t>ssb-Index=0</w:t>
              </w:r>
            </w:ins>
          </w:p>
        </w:tc>
        <w:tc>
          <w:tcPr>
            <w:tcW w:w="3650" w:type="dxa"/>
          </w:tcPr>
          <w:p w14:paraId="0998972E" w14:textId="77777777" w:rsidR="007C2C5F" w:rsidRPr="00AD2E10" w:rsidRDefault="007C2C5F" w:rsidP="004D327C">
            <w:pPr>
              <w:pStyle w:val="TAL"/>
              <w:rPr>
                <w:ins w:id="557" w:author="Li, Qiming" w:date="2018-10-12T00:34:00Z"/>
                <w:rFonts w:cs="Arial"/>
              </w:rPr>
            </w:pPr>
            <w:ins w:id="558" w:author="Li, Qiming" w:date="2018-10-12T00:34:00Z">
              <w:r w:rsidRPr="00AD2E10">
                <w:rPr>
                  <w:szCs w:val="22"/>
                  <w:lang w:eastAsia="ja-JP"/>
                </w:rPr>
                <w:t>SSB #0 is used for SRS path loss estimation</w:t>
              </w:r>
            </w:ins>
          </w:p>
        </w:tc>
      </w:tr>
      <w:tr w:rsidR="007C2C5F" w:rsidRPr="00AD2E10" w14:paraId="172F1E8C" w14:textId="77777777" w:rsidTr="004D327C">
        <w:trPr>
          <w:jc w:val="center"/>
          <w:ins w:id="559" w:author="Li, Qiming" w:date="2018-10-12T00:34:00Z"/>
        </w:trPr>
        <w:tc>
          <w:tcPr>
            <w:tcW w:w="3402" w:type="dxa"/>
            <w:gridSpan w:val="2"/>
            <w:vAlign w:val="center"/>
          </w:tcPr>
          <w:p w14:paraId="3284B030" w14:textId="77777777" w:rsidR="007C2C5F" w:rsidRPr="00AD2E10" w:rsidRDefault="007C2C5F" w:rsidP="004D327C">
            <w:pPr>
              <w:pStyle w:val="TAC"/>
              <w:rPr>
                <w:ins w:id="560" w:author="Li, Qiming" w:date="2018-10-12T00:34:00Z"/>
                <w:rFonts w:cs="Arial"/>
                <w:vertAlign w:val="superscript"/>
              </w:rPr>
            </w:pPr>
            <w:ins w:id="561" w:author="Li, Qiming" w:date="2018-10-12T00:34:00Z">
              <w:r w:rsidRPr="00AD2E10">
                <w:rPr>
                  <w:rFonts w:cs="Arial"/>
                </w:rPr>
                <w:t>usage</w:t>
              </w:r>
            </w:ins>
          </w:p>
        </w:tc>
        <w:tc>
          <w:tcPr>
            <w:tcW w:w="1453" w:type="dxa"/>
            <w:shd w:val="clear" w:color="auto" w:fill="auto"/>
            <w:vAlign w:val="center"/>
          </w:tcPr>
          <w:p w14:paraId="2767FCB4" w14:textId="77777777" w:rsidR="007C2C5F" w:rsidRPr="00AD2E10" w:rsidRDefault="007C2C5F" w:rsidP="004D327C">
            <w:pPr>
              <w:pStyle w:val="TAC"/>
              <w:rPr>
                <w:ins w:id="562" w:author="Li, Qiming" w:date="2018-10-12T00:34:00Z"/>
                <w:rFonts w:cs="Arial"/>
              </w:rPr>
            </w:pPr>
            <w:ins w:id="563" w:author="Li, Qiming" w:date="2018-10-12T00:34:00Z">
              <w:r w:rsidRPr="00AD2E10">
                <w:rPr>
                  <w:color w:val="000000"/>
                  <w:lang w:val="en-US"/>
                </w:rPr>
                <w:t>nonCodebook</w:t>
              </w:r>
            </w:ins>
          </w:p>
        </w:tc>
        <w:tc>
          <w:tcPr>
            <w:tcW w:w="3650" w:type="dxa"/>
          </w:tcPr>
          <w:p w14:paraId="5B564202" w14:textId="77777777" w:rsidR="007C2C5F" w:rsidRPr="00AD2E10" w:rsidRDefault="007C2C5F" w:rsidP="004D327C">
            <w:pPr>
              <w:pStyle w:val="TAL"/>
              <w:rPr>
                <w:ins w:id="564" w:author="Li, Qiming" w:date="2018-10-12T00:34:00Z"/>
                <w:rFonts w:cs="Arial"/>
              </w:rPr>
            </w:pPr>
            <w:ins w:id="565" w:author="Li, Qiming" w:date="2018-10-12T00:34:00Z">
              <w:r w:rsidRPr="00AD2E10">
                <w:rPr>
                  <w:rFonts w:cs="Arial"/>
                </w:rPr>
                <w:t>Non-codebook based UL transmission</w:t>
              </w:r>
            </w:ins>
          </w:p>
        </w:tc>
      </w:tr>
      <w:tr w:rsidR="007C2C5F" w:rsidRPr="00AD2E10" w14:paraId="4391851D" w14:textId="77777777" w:rsidTr="004D327C">
        <w:trPr>
          <w:jc w:val="center"/>
          <w:ins w:id="566" w:author="Li, Qiming" w:date="2018-10-12T00:34:00Z"/>
        </w:trPr>
        <w:tc>
          <w:tcPr>
            <w:tcW w:w="3402" w:type="dxa"/>
            <w:gridSpan w:val="2"/>
            <w:vAlign w:val="center"/>
          </w:tcPr>
          <w:p w14:paraId="05B38FD8" w14:textId="77777777" w:rsidR="007C2C5F" w:rsidRPr="00AD2E10" w:rsidRDefault="007C2C5F" w:rsidP="004D327C">
            <w:pPr>
              <w:pStyle w:val="TAC"/>
              <w:rPr>
                <w:ins w:id="567" w:author="Li, Qiming" w:date="2018-10-12T00:34:00Z"/>
                <w:rFonts w:cs="Arial"/>
              </w:rPr>
            </w:pPr>
            <w:ins w:id="568" w:author="Li, Qiming" w:date="2018-10-12T00:34:00Z">
              <w:r w:rsidRPr="00AD2E10">
                <w:t>startPosition</w:t>
              </w:r>
            </w:ins>
          </w:p>
        </w:tc>
        <w:tc>
          <w:tcPr>
            <w:tcW w:w="1453" w:type="dxa"/>
            <w:shd w:val="clear" w:color="auto" w:fill="auto"/>
            <w:vAlign w:val="center"/>
          </w:tcPr>
          <w:p w14:paraId="54A200AC" w14:textId="77777777" w:rsidR="007C2C5F" w:rsidRPr="00AD2E10" w:rsidRDefault="007C2C5F" w:rsidP="004D327C">
            <w:pPr>
              <w:pStyle w:val="TAC"/>
              <w:rPr>
                <w:ins w:id="569" w:author="Li, Qiming" w:date="2018-10-12T00:34:00Z"/>
                <w:color w:val="000000"/>
                <w:lang w:val="en-US"/>
              </w:rPr>
            </w:pPr>
            <w:ins w:id="570" w:author="Li, Qiming" w:date="2018-10-12T00:34:00Z">
              <w:r w:rsidRPr="00AD2E10">
                <w:rPr>
                  <w:color w:val="000000"/>
                  <w:lang w:val="en-US"/>
                </w:rPr>
                <w:t>0</w:t>
              </w:r>
            </w:ins>
          </w:p>
        </w:tc>
        <w:tc>
          <w:tcPr>
            <w:tcW w:w="3650" w:type="dxa"/>
            <w:vMerge w:val="restart"/>
            <w:vAlign w:val="center"/>
          </w:tcPr>
          <w:p w14:paraId="6600B0F5" w14:textId="77777777" w:rsidR="007C2C5F" w:rsidRPr="00AD2E10" w:rsidRDefault="007C2C5F" w:rsidP="004D327C">
            <w:pPr>
              <w:pStyle w:val="TAL"/>
              <w:rPr>
                <w:ins w:id="571" w:author="Li, Qiming" w:date="2018-10-12T00:34:00Z"/>
                <w:rFonts w:cs="Arial"/>
              </w:rPr>
            </w:pPr>
            <w:ins w:id="572" w:author="Li, Qiming" w:date="2018-10-12T00:34:00Z">
              <w:r w:rsidRPr="00AD2E10">
                <w:t>resourceMapping setting. SRS on last symbol of slot, and 1symbols for SRS without repetition.</w:t>
              </w:r>
            </w:ins>
          </w:p>
        </w:tc>
      </w:tr>
      <w:tr w:rsidR="007C2C5F" w:rsidRPr="00AD2E10" w14:paraId="15C55B14" w14:textId="77777777" w:rsidTr="004D327C">
        <w:trPr>
          <w:jc w:val="center"/>
          <w:ins w:id="573" w:author="Li, Qiming" w:date="2018-10-12T00:34:00Z"/>
        </w:trPr>
        <w:tc>
          <w:tcPr>
            <w:tcW w:w="3402" w:type="dxa"/>
            <w:gridSpan w:val="2"/>
            <w:vAlign w:val="center"/>
          </w:tcPr>
          <w:p w14:paraId="40AC88C5" w14:textId="77777777" w:rsidR="007C2C5F" w:rsidRPr="00AD2E10" w:rsidRDefault="007C2C5F" w:rsidP="004D327C">
            <w:pPr>
              <w:pStyle w:val="TAC"/>
              <w:rPr>
                <w:ins w:id="574" w:author="Li, Qiming" w:date="2018-10-12T00:34:00Z"/>
                <w:rFonts w:cs="Arial"/>
              </w:rPr>
            </w:pPr>
            <w:ins w:id="575" w:author="Li, Qiming" w:date="2018-10-12T00:34:00Z">
              <w:r w:rsidRPr="00AD2E10">
                <w:t>nrofSymbols</w:t>
              </w:r>
            </w:ins>
          </w:p>
        </w:tc>
        <w:tc>
          <w:tcPr>
            <w:tcW w:w="1453" w:type="dxa"/>
            <w:shd w:val="clear" w:color="auto" w:fill="auto"/>
            <w:vAlign w:val="center"/>
          </w:tcPr>
          <w:p w14:paraId="3607C23C" w14:textId="77777777" w:rsidR="007C2C5F" w:rsidRPr="00AD2E10" w:rsidRDefault="007C2C5F" w:rsidP="004D327C">
            <w:pPr>
              <w:pStyle w:val="TAC"/>
              <w:rPr>
                <w:ins w:id="576" w:author="Li, Qiming" w:date="2018-10-12T00:34:00Z"/>
                <w:color w:val="000000"/>
                <w:lang w:val="en-US"/>
              </w:rPr>
            </w:pPr>
            <w:ins w:id="577" w:author="Li, Qiming" w:date="2018-10-12T00:34:00Z">
              <w:r w:rsidRPr="00AD2E10">
                <w:rPr>
                  <w:color w:val="000000"/>
                  <w:lang w:val="en-US"/>
                </w:rPr>
                <w:t>n1</w:t>
              </w:r>
            </w:ins>
          </w:p>
        </w:tc>
        <w:tc>
          <w:tcPr>
            <w:tcW w:w="3650" w:type="dxa"/>
            <w:vMerge/>
          </w:tcPr>
          <w:p w14:paraId="62B35B60" w14:textId="77777777" w:rsidR="007C2C5F" w:rsidRPr="00AD2E10" w:rsidRDefault="007C2C5F" w:rsidP="004D327C">
            <w:pPr>
              <w:pStyle w:val="TAL"/>
              <w:rPr>
                <w:ins w:id="578" w:author="Li, Qiming" w:date="2018-10-12T00:34:00Z"/>
              </w:rPr>
            </w:pPr>
          </w:p>
        </w:tc>
      </w:tr>
      <w:tr w:rsidR="007C2C5F" w:rsidRPr="00AD2E10" w14:paraId="110A36D3" w14:textId="77777777" w:rsidTr="004D327C">
        <w:trPr>
          <w:jc w:val="center"/>
          <w:ins w:id="579" w:author="Li, Qiming" w:date="2018-10-12T00:34:00Z"/>
        </w:trPr>
        <w:tc>
          <w:tcPr>
            <w:tcW w:w="3402" w:type="dxa"/>
            <w:gridSpan w:val="2"/>
            <w:vAlign w:val="center"/>
          </w:tcPr>
          <w:p w14:paraId="4F43C2A4" w14:textId="77777777" w:rsidR="007C2C5F" w:rsidRPr="00AD2E10" w:rsidRDefault="007C2C5F" w:rsidP="004D327C">
            <w:pPr>
              <w:pStyle w:val="TAC"/>
              <w:rPr>
                <w:ins w:id="580" w:author="Li, Qiming" w:date="2018-10-12T00:34:00Z"/>
                <w:rFonts w:cs="Arial"/>
              </w:rPr>
            </w:pPr>
            <w:ins w:id="581" w:author="Li, Qiming" w:date="2018-10-12T00:34:00Z">
              <w:r w:rsidRPr="00AD2E10">
                <w:t>repetitionFactor</w:t>
              </w:r>
            </w:ins>
          </w:p>
        </w:tc>
        <w:tc>
          <w:tcPr>
            <w:tcW w:w="1453" w:type="dxa"/>
            <w:shd w:val="clear" w:color="auto" w:fill="auto"/>
            <w:vAlign w:val="center"/>
          </w:tcPr>
          <w:p w14:paraId="758EE624" w14:textId="77777777" w:rsidR="007C2C5F" w:rsidRPr="00AD2E10" w:rsidRDefault="007C2C5F" w:rsidP="004D327C">
            <w:pPr>
              <w:pStyle w:val="TAC"/>
              <w:rPr>
                <w:ins w:id="582" w:author="Li, Qiming" w:date="2018-10-12T00:34:00Z"/>
                <w:color w:val="000000"/>
                <w:lang w:val="en-US"/>
              </w:rPr>
            </w:pPr>
            <w:ins w:id="583" w:author="Li, Qiming" w:date="2018-10-12T00:34:00Z">
              <w:r w:rsidRPr="00AD2E10">
                <w:rPr>
                  <w:color w:val="000000"/>
                  <w:lang w:val="en-US"/>
                </w:rPr>
                <w:t>n1</w:t>
              </w:r>
            </w:ins>
          </w:p>
        </w:tc>
        <w:tc>
          <w:tcPr>
            <w:tcW w:w="3650" w:type="dxa"/>
            <w:vMerge/>
          </w:tcPr>
          <w:p w14:paraId="061FE7BF" w14:textId="77777777" w:rsidR="007C2C5F" w:rsidRPr="00AD2E10" w:rsidRDefault="007C2C5F" w:rsidP="004D327C">
            <w:pPr>
              <w:pStyle w:val="TAL"/>
              <w:rPr>
                <w:ins w:id="584" w:author="Li, Qiming" w:date="2018-10-12T00:34:00Z"/>
              </w:rPr>
            </w:pPr>
          </w:p>
        </w:tc>
      </w:tr>
      <w:tr w:rsidR="007C2C5F" w:rsidRPr="00AD2E10" w14:paraId="1BA5A671" w14:textId="77777777" w:rsidTr="004D327C">
        <w:trPr>
          <w:jc w:val="center"/>
          <w:ins w:id="585" w:author="Li, Qiming" w:date="2018-10-12T00:34:00Z"/>
        </w:trPr>
        <w:tc>
          <w:tcPr>
            <w:tcW w:w="3402" w:type="dxa"/>
            <w:gridSpan w:val="2"/>
            <w:vAlign w:val="center"/>
          </w:tcPr>
          <w:p w14:paraId="4FE5E51D" w14:textId="77777777" w:rsidR="007C2C5F" w:rsidRPr="00AD2E10" w:rsidRDefault="007C2C5F" w:rsidP="004D327C">
            <w:pPr>
              <w:pStyle w:val="TAC"/>
              <w:rPr>
                <w:ins w:id="586" w:author="Li, Qiming" w:date="2018-10-12T00:34:00Z"/>
                <w:rFonts w:cs="Arial"/>
              </w:rPr>
            </w:pPr>
            <w:ins w:id="587" w:author="Li, Qiming" w:date="2018-10-12T00:34:00Z">
              <w:r w:rsidRPr="00AD2E10">
                <w:t>combOffset-n2</w:t>
              </w:r>
            </w:ins>
          </w:p>
        </w:tc>
        <w:tc>
          <w:tcPr>
            <w:tcW w:w="1453" w:type="dxa"/>
            <w:shd w:val="clear" w:color="auto" w:fill="auto"/>
            <w:vAlign w:val="center"/>
          </w:tcPr>
          <w:p w14:paraId="419366AC" w14:textId="77777777" w:rsidR="007C2C5F" w:rsidRPr="00AD2E10" w:rsidRDefault="007C2C5F" w:rsidP="004D327C">
            <w:pPr>
              <w:pStyle w:val="TAC"/>
              <w:rPr>
                <w:ins w:id="588" w:author="Li, Qiming" w:date="2018-10-12T00:34:00Z"/>
                <w:rFonts w:cs="Arial"/>
              </w:rPr>
            </w:pPr>
            <w:ins w:id="589" w:author="Li, Qiming" w:date="2018-10-12T00:34:00Z">
              <w:r w:rsidRPr="00AD2E10">
                <w:rPr>
                  <w:rFonts w:cs="Arial"/>
                </w:rPr>
                <w:t>0</w:t>
              </w:r>
            </w:ins>
          </w:p>
        </w:tc>
        <w:tc>
          <w:tcPr>
            <w:tcW w:w="3650" w:type="dxa"/>
            <w:vMerge w:val="restart"/>
            <w:vAlign w:val="center"/>
          </w:tcPr>
          <w:p w14:paraId="4ED6A5DB" w14:textId="77777777" w:rsidR="007C2C5F" w:rsidRPr="00AD2E10" w:rsidRDefault="007C2C5F" w:rsidP="004D327C">
            <w:pPr>
              <w:pStyle w:val="TAL"/>
              <w:rPr>
                <w:ins w:id="590" w:author="Li, Qiming" w:date="2018-10-12T00:34:00Z"/>
                <w:rFonts w:cs="Arial"/>
              </w:rPr>
            </w:pPr>
            <w:ins w:id="591" w:author="Li, Qiming" w:date="2018-10-12T00:34:00Z">
              <w:r w:rsidRPr="00AD2E10">
                <w:rPr>
                  <w:rFonts w:cs="Arial"/>
                </w:rPr>
                <w:t>transmissionComb setting</w:t>
              </w:r>
            </w:ins>
          </w:p>
        </w:tc>
      </w:tr>
      <w:tr w:rsidR="007C2C5F" w:rsidRPr="00AD2E10" w14:paraId="1C66C36B" w14:textId="77777777" w:rsidTr="004D327C">
        <w:trPr>
          <w:jc w:val="center"/>
          <w:ins w:id="592" w:author="Li, Qiming" w:date="2018-10-12T00:34:00Z"/>
        </w:trPr>
        <w:tc>
          <w:tcPr>
            <w:tcW w:w="3402" w:type="dxa"/>
            <w:gridSpan w:val="2"/>
            <w:vAlign w:val="center"/>
          </w:tcPr>
          <w:p w14:paraId="3CEEF566" w14:textId="77777777" w:rsidR="007C2C5F" w:rsidRPr="00AD2E10" w:rsidRDefault="007C2C5F" w:rsidP="004D327C">
            <w:pPr>
              <w:pStyle w:val="TAC"/>
              <w:rPr>
                <w:ins w:id="593" w:author="Li, Qiming" w:date="2018-10-12T00:34:00Z"/>
                <w:rFonts w:cs="Arial"/>
              </w:rPr>
            </w:pPr>
            <w:ins w:id="594" w:author="Li, Qiming" w:date="2018-10-12T00:34:00Z">
              <w:r w:rsidRPr="00AD2E10">
                <w:t>cyclicShift-n2</w:t>
              </w:r>
            </w:ins>
          </w:p>
        </w:tc>
        <w:tc>
          <w:tcPr>
            <w:tcW w:w="1453" w:type="dxa"/>
            <w:shd w:val="clear" w:color="auto" w:fill="auto"/>
            <w:vAlign w:val="center"/>
          </w:tcPr>
          <w:p w14:paraId="3649144F" w14:textId="77777777" w:rsidR="007C2C5F" w:rsidRPr="00AD2E10" w:rsidRDefault="007C2C5F" w:rsidP="004D327C">
            <w:pPr>
              <w:pStyle w:val="TAC"/>
              <w:rPr>
                <w:ins w:id="595" w:author="Li, Qiming" w:date="2018-10-12T00:34:00Z"/>
                <w:rFonts w:cs="Arial"/>
              </w:rPr>
            </w:pPr>
            <w:ins w:id="596" w:author="Li, Qiming" w:date="2018-10-12T00:34:00Z">
              <w:r w:rsidRPr="00AD2E10">
                <w:rPr>
                  <w:rFonts w:cs="Arial"/>
                </w:rPr>
                <w:t>0</w:t>
              </w:r>
            </w:ins>
          </w:p>
        </w:tc>
        <w:tc>
          <w:tcPr>
            <w:tcW w:w="3650" w:type="dxa"/>
            <w:vMerge/>
          </w:tcPr>
          <w:p w14:paraId="2C9CF4C4" w14:textId="77777777" w:rsidR="007C2C5F" w:rsidRPr="00AD2E10" w:rsidRDefault="007C2C5F" w:rsidP="004D327C">
            <w:pPr>
              <w:pStyle w:val="TAL"/>
              <w:rPr>
                <w:ins w:id="597" w:author="Li, Qiming" w:date="2018-10-12T00:34:00Z"/>
                <w:rFonts w:cs="Arial"/>
              </w:rPr>
            </w:pPr>
          </w:p>
        </w:tc>
      </w:tr>
      <w:tr w:rsidR="007C2C5F" w:rsidRPr="00AD2E10" w14:paraId="073E797C" w14:textId="77777777" w:rsidTr="004D327C">
        <w:trPr>
          <w:jc w:val="center"/>
          <w:ins w:id="598" w:author="Li, Qiming" w:date="2018-10-12T00:34:00Z"/>
        </w:trPr>
        <w:tc>
          <w:tcPr>
            <w:tcW w:w="3402" w:type="dxa"/>
            <w:gridSpan w:val="2"/>
          </w:tcPr>
          <w:p w14:paraId="2D63ACE6" w14:textId="77777777" w:rsidR="007C2C5F" w:rsidRPr="00AD2E10" w:rsidRDefault="007C2C5F" w:rsidP="004D327C">
            <w:pPr>
              <w:pStyle w:val="TAC"/>
              <w:rPr>
                <w:ins w:id="599" w:author="Li, Qiming" w:date="2018-10-12T00:34:00Z"/>
                <w:rFonts w:cs="Arial"/>
              </w:rPr>
            </w:pPr>
            <w:ins w:id="600" w:author="Li, Qiming" w:date="2018-10-12T00:34:00Z">
              <w:r w:rsidRPr="00AD2E10">
                <w:rPr>
                  <w:rFonts w:cs="Arial"/>
                </w:rPr>
                <w:t>nrofSRS-Ports</w:t>
              </w:r>
            </w:ins>
          </w:p>
        </w:tc>
        <w:tc>
          <w:tcPr>
            <w:tcW w:w="1453" w:type="dxa"/>
            <w:shd w:val="clear" w:color="auto" w:fill="auto"/>
          </w:tcPr>
          <w:p w14:paraId="63ECC2E7" w14:textId="77777777" w:rsidR="007C2C5F" w:rsidRPr="00AD2E10" w:rsidRDefault="007C2C5F" w:rsidP="004D327C">
            <w:pPr>
              <w:pStyle w:val="TAC"/>
              <w:rPr>
                <w:ins w:id="601" w:author="Li, Qiming" w:date="2018-10-12T00:34:00Z"/>
                <w:rFonts w:cs="Arial"/>
              </w:rPr>
            </w:pPr>
            <w:ins w:id="602" w:author="Li, Qiming" w:date="2018-10-12T00:34:00Z">
              <w:r w:rsidRPr="00AD2E10">
                <w:t>port1</w:t>
              </w:r>
            </w:ins>
          </w:p>
        </w:tc>
        <w:tc>
          <w:tcPr>
            <w:tcW w:w="3650" w:type="dxa"/>
          </w:tcPr>
          <w:p w14:paraId="0CFDFF79" w14:textId="77777777" w:rsidR="007C2C5F" w:rsidRPr="00AD2E10" w:rsidRDefault="007C2C5F" w:rsidP="004D327C">
            <w:pPr>
              <w:pStyle w:val="TAL"/>
              <w:rPr>
                <w:ins w:id="603" w:author="Li, Qiming" w:date="2018-10-12T00:34:00Z"/>
                <w:rFonts w:cs="Arial"/>
              </w:rPr>
            </w:pPr>
            <w:ins w:id="604" w:author="Li, Qiming" w:date="2018-10-12T00:34:00Z">
              <w:r w:rsidRPr="00AD2E10">
                <w:rPr>
                  <w:rFonts w:cs="Arial"/>
                </w:rPr>
                <w:t>Number of antenna ports used for</w:t>
              </w:r>
              <w:r w:rsidRPr="00AD2E10">
                <w:rPr>
                  <w:rFonts w:cs="Arial"/>
                  <w:lang w:eastAsia="zh-CN"/>
                </w:rPr>
                <w:t xml:space="preserve"> SRS transmission</w:t>
              </w:r>
            </w:ins>
          </w:p>
        </w:tc>
      </w:tr>
      <w:tr w:rsidR="007C2C5F" w:rsidRPr="00B952AC" w14:paraId="3275D97F" w14:textId="77777777" w:rsidTr="004D327C">
        <w:trPr>
          <w:jc w:val="center"/>
          <w:ins w:id="605" w:author="Li, Qiming" w:date="2018-10-12T00:34:00Z"/>
        </w:trPr>
        <w:tc>
          <w:tcPr>
            <w:tcW w:w="8505" w:type="dxa"/>
            <w:gridSpan w:val="4"/>
            <w:vAlign w:val="center"/>
          </w:tcPr>
          <w:p w14:paraId="02C74A31" w14:textId="77777777" w:rsidR="007C2C5F" w:rsidRPr="00B952AC" w:rsidRDefault="007C2C5F" w:rsidP="004D327C">
            <w:pPr>
              <w:pStyle w:val="TAN"/>
              <w:rPr>
                <w:ins w:id="606" w:author="Li, Qiming" w:date="2018-10-12T00:34:00Z"/>
                <w:rFonts w:cs="Arial"/>
              </w:rPr>
            </w:pPr>
            <w:ins w:id="607" w:author="Li, Qiming" w:date="2018-10-12T00:34:00Z">
              <w:r w:rsidRPr="00B952AC">
                <w:rPr>
                  <w:rFonts w:cs="Arial"/>
                </w:rPr>
                <w:t>Note: For further information see clause 6.3.2 in TS 3</w:t>
              </w:r>
              <w:r>
                <w:rPr>
                  <w:rFonts w:cs="Arial"/>
                </w:rPr>
                <w:t>8</w:t>
              </w:r>
              <w:r w:rsidRPr="00B952AC">
                <w:rPr>
                  <w:rFonts w:cs="Arial"/>
                </w:rPr>
                <w:t>.331.</w:t>
              </w:r>
            </w:ins>
          </w:p>
        </w:tc>
      </w:tr>
    </w:tbl>
    <w:p w14:paraId="6E25B09B" w14:textId="77777777" w:rsidR="007C2C5F" w:rsidRDefault="007C2C5F" w:rsidP="007C2C5F">
      <w:pPr>
        <w:rPr>
          <w:ins w:id="608" w:author="Li, Qiming" w:date="2018-10-12T00:34:00Z"/>
        </w:rPr>
      </w:pPr>
    </w:p>
    <w:p w14:paraId="36F5287D" w14:textId="77777777" w:rsidR="007C2C5F" w:rsidRDefault="007C2C5F" w:rsidP="007C2C5F">
      <w:pPr>
        <w:pStyle w:val="Heading4"/>
        <w:rPr>
          <w:ins w:id="609" w:author="Li, Qiming" w:date="2018-10-12T00:34:00Z"/>
        </w:rPr>
      </w:pPr>
      <w:ins w:id="610" w:author="Li, Qiming" w:date="2018-10-12T00:34:00Z">
        <w:r w:rsidRPr="00B952AC">
          <w:t>A.</w:t>
        </w:r>
        <w:r>
          <w:t>4.4.3.3 Test Requirements</w:t>
        </w:r>
      </w:ins>
    </w:p>
    <w:p w14:paraId="761F18C0" w14:textId="77777777" w:rsidR="007C2C5F" w:rsidRDefault="007C2C5F" w:rsidP="007C2C5F">
      <w:pPr>
        <w:rPr>
          <w:ins w:id="611" w:author="Li, Qiming" w:date="2018-10-12T00:34:00Z"/>
        </w:rPr>
      </w:pPr>
      <w:ins w:id="612" w:author="Li, Qiming" w:date="2018-10-12T00:34: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14:paraId="220579AF" w14:textId="77777777" w:rsidR="007C2C5F" w:rsidRDefault="007C2C5F" w:rsidP="007C2C5F">
      <w:pPr>
        <w:rPr>
          <w:ins w:id="613" w:author="Li, Qiming" w:date="2018-10-12T00:34:00Z"/>
        </w:rPr>
      </w:pPr>
      <w:ins w:id="614" w:author="Li, Qiming" w:date="2018-10-12T00:34:00Z">
        <w:r w:rsidRPr="00415C86">
          <w:rPr>
            <w:i/>
          </w:rPr>
          <w:t>k</w:t>
        </w:r>
        <w:r>
          <w:t xml:space="preserve"> = 4 for Config 1, 2, 4, 5, and</w:t>
        </w:r>
      </w:ins>
    </w:p>
    <w:p w14:paraId="4719F2D5" w14:textId="77777777" w:rsidR="007C2C5F" w:rsidRPr="00B952AC" w:rsidRDefault="007C2C5F" w:rsidP="007C2C5F">
      <w:pPr>
        <w:rPr>
          <w:ins w:id="615" w:author="Li, Qiming" w:date="2018-10-12T00:34:00Z"/>
        </w:rPr>
      </w:pPr>
      <w:ins w:id="616" w:author="Li, Qiming" w:date="2018-10-12T00:34:00Z">
        <w:r w:rsidRPr="00415C86">
          <w:rPr>
            <w:i/>
          </w:rPr>
          <w:t>k</w:t>
        </w:r>
        <w:r>
          <w:t xml:space="preserve"> = 7 for Config 3, 6</w:t>
        </w:r>
      </w:ins>
    </w:p>
    <w:p w14:paraId="4985C16D" w14:textId="77777777" w:rsidR="007C2C5F" w:rsidRPr="00B952AC" w:rsidRDefault="007C2C5F" w:rsidP="007C2C5F">
      <w:pPr>
        <w:rPr>
          <w:ins w:id="617" w:author="Li, Qiming" w:date="2018-10-12T00:34:00Z"/>
        </w:rPr>
      </w:pPr>
      <w:ins w:id="618" w:author="Li, Qiming" w:date="2018-10-12T00:34: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14:paraId="2B5A4997" w14:textId="77777777" w:rsidR="007C2C5F" w:rsidRPr="00B952AC" w:rsidRDefault="007C2C5F" w:rsidP="007C2C5F">
      <w:pPr>
        <w:rPr>
          <w:ins w:id="619" w:author="Li, Qiming" w:date="2018-10-12T00:34:00Z"/>
        </w:rPr>
      </w:pPr>
      <w:ins w:id="620" w:author="Li, Qiming" w:date="2018-10-12T00:34:00Z">
        <w:r w:rsidRPr="00B952AC">
          <w:t>The rate of correct Timing Advance adjustments observed during repeated tests shall be at least 90%.</w:t>
        </w:r>
      </w:ins>
    </w:p>
    <w:p w14:paraId="6F466CFD" w14:textId="77777777" w:rsidR="00415C86" w:rsidRDefault="00415C86" w:rsidP="008B1EA4"/>
    <w:p w14:paraId="7F411097" w14:textId="77777777" w:rsidR="00800AD1" w:rsidRDefault="00800AD1" w:rsidP="00800AD1">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364A2DB" w14:textId="302C2B5B" w:rsidR="00800AD1" w:rsidRPr="007D3AB9" w:rsidRDefault="00800AD1" w:rsidP="00800AD1">
      <w:pPr>
        <w:pBdr>
          <w:top w:val="single" w:sz="6" w:space="1" w:color="auto"/>
          <w:bottom w:val="single" w:sz="6" w:space="0"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bookmarkEnd w:id="4"/>
    <w:bookmarkEnd w:id="5"/>
    <w:p w14:paraId="791D6D68" w14:textId="77777777" w:rsidR="007C2C5F" w:rsidRPr="00AD2838" w:rsidRDefault="007C2C5F" w:rsidP="007C2C5F">
      <w:pPr>
        <w:pStyle w:val="Heading3"/>
        <w:rPr>
          <w:ins w:id="621" w:author="Li, Qiming" w:date="2018-10-12T00:34:00Z"/>
        </w:rPr>
      </w:pPr>
      <w:ins w:id="622" w:author="Li, Qiming" w:date="2018-10-12T00:34:00Z">
        <w:r>
          <w:t>A.5.4.3</w:t>
        </w:r>
        <w:r w:rsidRPr="00AD2838">
          <w:tab/>
        </w:r>
        <w:r w:rsidRPr="00A3380E">
          <w:t>Timing advance</w:t>
        </w:r>
      </w:ins>
    </w:p>
    <w:p w14:paraId="78FB2ADC" w14:textId="77777777" w:rsidR="007C2C5F" w:rsidRDefault="007C2C5F" w:rsidP="007C2C5F">
      <w:pPr>
        <w:pStyle w:val="Heading4"/>
        <w:rPr>
          <w:ins w:id="623" w:author="Li, Qiming" w:date="2018-10-12T00:34:00Z"/>
        </w:rPr>
      </w:pPr>
      <w:ins w:id="624" w:author="Li, Qiming" w:date="2018-10-12T00:34:00Z">
        <w:r w:rsidRPr="00B952AC">
          <w:t>A.</w:t>
        </w:r>
        <w:r>
          <w:t>5.4.3.1 Test Purpose and Environment</w:t>
        </w:r>
      </w:ins>
    </w:p>
    <w:p w14:paraId="56A83255" w14:textId="77777777" w:rsidR="007C2C5F" w:rsidRDefault="007C2C5F" w:rsidP="007C2C5F">
      <w:pPr>
        <w:rPr>
          <w:ins w:id="625" w:author="Li, Qiming" w:date="2018-10-12T00:34:00Z"/>
        </w:rPr>
      </w:pPr>
      <w:ins w:id="626" w:author="Li, Qiming" w:date="2018-10-12T00:34:00Z">
        <w:r w:rsidRPr="00540C7E">
          <w:t xml:space="preserve">The purpose of the test is to verify UE Timing Advance adjustment </w:t>
        </w:r>
        <w:r>
          <w:t xml:space="preserve">delay and </w:t>
        </w:r>
        <w:r w:rsidRPr="00540C7E">
          <w:t>accuracy</w:t>
        </w:r>
        <w:r>
          <w:t xml:space="preserve"> requirement defined in clause 7.3.</w:t>
        </w:r>
      </w:ins>
    </w:p>
    <w:p w14:paraId="0D9FBCD3" w14:textId="77777777" w:rsidR="007C2C5F" w:rsidRDefault="007C2C5F" w:rsidP="007C2C5F">
      <w:pPr>
        <w:pStyle w:val="Heading4"/>
        <w:rPr>
          <w:ins w:id="627" w:author="Li, Qiming" w:date="2018-10-12T00:34:00Z"/>
        </w:rPr>
      </w:pPr>
      <w:ins w:id="628" w:author="Li, Qiming" w:date="2018-10-12T00:34:00Z">
        <w:r w:rsidRPr="00B952AC">
          <w:lastRenderedPageBreak/>
          <w:t>A.</w:t>
        </w:r>
        <w:r>
          <w:t>5.4.3.2 Test Parameters</w:t>
        </w:r>
      </w:ins>
    </w:p>
    <w:p w14:paraId="441BAB3E" w14:textId="77777777" w:rsidR="007C2C5F" w:rsidRDefault="007C2C5F" w:rsidP="007C2C5F">
      <w:pPr>
        <w:rPr>
          <w:ins w:id="629" w:author="Li, Qiming" w:date="2018-10-12T00:34:00Z"/>
        </w:rPr>
      </w:pPr>
      <w:ins w:id="630" w:author="Li, Qiming" w:date="2018-10-12T00:34:00Z">
        <w:r>
          <w:t>Supported test configurations are shown in table A.5.4.3.2-1.</w:t>
        </w:r>
        <w:r w:rsidRPr="004B07C3">
          <w:t xml:space="preserve"> </w:t>
        </w:r>
        <w:r>
          <w:t>Both timing advance adjustment delay and accuracy are tested by using the parameters in table A.5.4.3.2-2,</w:t>
        </w:r>
        <w:r w:rsidRPr="00F34587">
          <w:t xml:space="preserve"> </w:t>
        </w:r>
        <w:r>
          <w:t>A.5.4.3.2-3 and</w:t>
        </w:r>
        <w:r w:rsidRPr="00F34587">
          <w:t xml:space="preserve"> </w:t>
        </w:r>
        <w:r>
          <w:t xml:space="preserve">A.5.4.3.2-4. The configuration of Cell 1 (LTE PCell) is specified in section </w:t>
        </w:r>
        <w:r>
          <w:rPr>
            <w:snapToGrid w:val="0"/>
          </w:rPr>
          <w:t>A.3.7.2.1.</w:t>
        </w:r>
        <w:r>
          <w:t xml:space="preserve"> </w:t>
        </w:r>
      </w:ins>
    </w:p>
    <w:p w14:paraId="74853306" w14:textId="77777777" w:rsidR="007C2C5F" w:rsidRPr="00B952AC" w:rsidRDefault="007C2C5F" w:rsidP="007C2C5F">
      <w:pPr>
        <w:rPr>
          <w:ins w:id="631" w:author="Li, Qiming" w:date="2018-10-12T00:34:00Z"/>
        </w:rPr>
      </w:pPr>
      <w:ins w:id="632" w:author="Li, Qiming" w:date="2018-10-12T00:34:00Z">
        <w:r>
          <w:t xml:space="preserve">In all test cases, </w:t>
        </w:r>
        <w:r w:rsidRPr="00B952AC">
          <w:t xml:space="preserve">two cells are used. </w:t>
        </w:r>
        <w:r>
          <w:t xml:space="preserve">Cell 1 is the PCell </w:t>
        </w:r>
        <w:r w:rsidRPr="00B952AC">
          <w:t>in the primary Timing Advance Group (pTAG)</w:t>
        </w:r>
        <w:r w:rsidRPr="00B952AC">
          <w:rPr>
            <w:rFonts w:hint="eastAsia"/>
            <w:lang w:eastAsia="zh-CN"/>
          </w:rPr>
          <w:t xml:space="preserve"> </w:t>
        </w:r>
        <w:r>
          <w:t>and cell 2 is the PSCell</w:t>
        </w:r>
        <w:r w:rsidRPr="0098206F">
          <w:rPr>
            <w:rFonts w:hint="eastAsia"/>
            <w:lang w:eastAsia="zh-CN"/>
          </w:rPr>
          <w:t xml:space="preserve"> </w:t>
        </w:r>
        <w:r w:rsidRPr="00B952AC">
          <w:rPr>
            <w:rFonts w:hint="eastAsia"/>
            <w:lang w:eastAsia="zh-CN"/>
          </w:rPr>
          <w:t>is</w:t>
        </w:r>
        <w:r w:rsidRPr="00B952AC">
          <w:t xml:space="preserve"> in the </w:t>
        </w:r>
        <w:r w:rsidRPr="00B952AC">
          <w:rPr>
            <w:rFonts w:hint="eastAsia"/>
            <w:lang w:eastAsia="zh-CN"/>
          </w:rPr>
          <w:t>secondary</w:t>
        </w:r>
        <w:r w:rsidRPr="00B952AC">
          <w:t xml:space="preserve"> Timing Advance Group (</w:t>
        </w:r>
        <w:r w:rsidRPr="00B952AC">
          <w:rPr>
            <w:rFonts w:hint="eastAsia"/>
            <w:lang w:eastAsia="zh-CN"/>
          </w:rPr>
          <w:t>s</w:t>
        </w:r>
        <w:r w:rsidRPr="00B952AC">
          <w:t>TAG)</w:t>
        </w:r>
        <w:r>
          <w:t>. Each</w:t>
        </w:r>
        <w:r w:rsidRPr="00B952AC">
          <w:t xml:space="preserve"> test consists of two successive time periods, with time duration of T1 and T2 respectively. In each time period, timing advance commands </w:t>
        </w:r>
        <w:r w:rsidRPr="00B952AC">
          <w:rPr>
            <w:rFonts w:hint="eastAsia"/>
            <w:lang w:eastAsia="zh-CN"/>
          </w:rPr>
          <w:t>for s</w:t>
        </w:r>
        <w:r w:rsidRPr="00B952AC">
          <w:t>TAG are sent to the UE</w:t>
        </w:r>
        <w:r w:rsidRPr="00B952AC">
          <w:rPr>
            <w:rFonts w:hint="eastAsia"/>
            <w:lang w:eastAsia="zh-CN"/>
          </w:rPr>
          <w:t xml:space="preserve"> </w:t>
        </w:r>
        <w:r w:rsidRPr="00B952AC">
          <w:t xml:space="preserve">and Sounding Reference Signals (SRS), as specified in table </w:t>
        </w:r>
        <w:r>
          <w:t>A.5.4.3.2-3</w:t>
        </w:r>
        <w:r w:rsidRPr="00B952AC">
          <w:t>, are sent from the UE and received by the test equipment. By measuring the reception of the SRS, the transmit timing, and hence the timing advance adjustment accuracy, can be measured</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w:t>
        </w:r>
      </w:ins>
    </w:p>
    <w:p w14:paraId="350374A7" w14:textId="77777777" w:rsidR="007C2C5F" w:rsidRPr="00B952AC" w:rsidRDefault="007C2C5F" w:rsidP="007C2C5F">
      <w:pPr>
        <w:rPr>
          <w:ins w:id="633" w:author="Li, Qiming" w:date="2018-10-12T00:34:00Z"/>
        </w:rPr>
      </w:pPr>
      <w:ins w:id="634" w:author="Li, Qiming" w:date="2018-10-12T00:34:00Z">
        <w:r w:rsidRPr="00B952AC">
          <w:t>During time period T1, the test equipment shall send one message with a Timing Advance Command MAC Control Element</w:t>
        </w:r>
        <w:r w:rsidRPr="00B952AC">
          <w:rPr>
            <w:rFonts w:hint="eastAsia"/>
            <w:lang w:eastAsia="zh-CN"/>
          </w:rPr>
          <w:t xml:space="preserve"> for sTAG</w:t>
        </w:r>
        <w:r w:rsidRPr="00B952AC">
          <w:t>, as specified in Clause 6.1.3.</w:t>
        </w:r>
        <w:r>
          <w:t>4</w:t>
        </w:r>
        <w:r w:rsidRPr="00B952AC">
          <w:t xml:space="preserve"> in TS 3</w:t>
        </w:r>
        <w:r>
          <w:t>8</w:t>
        </w:r>
        <w:r w:rsidRPr="00B952AC">
          <w:t>.321. The Timing Advance Command value shall be set to 31, which according to Clause 4.2</w:t>
        </w:r>
        <w:r>
          <w:t xml:space="preserve"> </w:t>
        </w:r>
        <w:r w:rsidRPr="00B952AC">
          <w:t>in TS 3</w:t>
        </w:r>
        <w:r>
          <w:t>8</w:t>
        </w:r>
        <w:r w:rsidRPr="00B952AC">
          <w:t xml:space="preserve">.213 results in zero adjustment of the Timing Advance. In this way, a reference value for the timing advance </w:t>
        </w:r>
        <w:r w:rsidRPr="00B952AC">
          <w:rPr>
            <w:rFonts w:hint="eastAsia"/>
            <w:lang w:eastAsia="zh-CN"/>
          </w:rPr>
          <w:t xml:space="preserve">for sTAG </w:t>
        </w:r>
        <w:r w:rsidRPr="00B952AC">
          <w:t>used by the UE is established.</w:t>
        </w:r>
      </w:ins>
    </w:p>
    <w:p w14:paraId="609EEDBA" w14:textId="77777777" w:rsidR="007C2C5F" w:rsidRPr="00B952AC" w:rsidRDefault="007C2C5F" w:rsidP="007C2C5F">
      <w:pPr>
        <w:rPr>
          <w:ins w:id="635" w:author="Li, Qiming" w:date="2018-10-12T00:34:00Z"/>
        </w:rPr>
      </w:pPr>
      <w:ins w:id="636" w:author="Li, Qiming" w:date="2018-10-12T00:34:00Z">
        <w:r w:rsidRPr="00B952AC">
          <w:t>During time period T2, the test equipment shall send a sequence of messages with Timing Advance Command MAC Control Elements</w:t>
        </w:r>
        <w:r w:rsidRPr="00B952AC">
          <w:rPr>
            <w:rFonts w:hint="eastAsia"/>
            <w:lang w:eastAsia="zh-CN"/>
          </w:rPr>
          <w:t xml:space="preserve"> for sTAG</w:t>
        </w:r>
        <w:r w:rsidRPr="00B952AC">
          <w:t>, with Timing Advance Command value specified in table A.</w:t>
        </w:r>
        <w:r>
          <w:t>5.4.3.2-2</w:t>
        </w:r>
        <w:r w:rsidRPr="00B952AC">
          <w:t>. This value shall result in changes of the timing advance</w:t>
        </w:r>
        <w:r w:rsidRPr="00B952AC">
          <w:rPr>
            <w:rFonts w:hint="eastAsia"/>
            <w:lang w:eastAsia="zh-CN"/>
          </w:rPr>
          <w:t xml:space="preserve"> for sTAG</w:t>
        </w:r>
        <w:r w:rsidRPr="00B952AC">
          <w:t xml:space="preserve"> used by the UE, and the accuracy of the change shall then be measured, using the SRS sent from the UE.</w:t>
        </w:r>
      </w:ins>
    </w:p>
    <w:p w14:paraId="4C12E837" w14:textId="77777777" w:rsidR="007C2C5F" w:rsidRPr="00B952AC" w:rsidRDefault="007C2C5F" w:rsidP="007C2C5F">
      <w:pPr>
        <w:rPr>
          <w:ins w:id="637" w:author="Li, Qiming" w:date="2018-10-12T00:34:00Z"/>
        </w:rPr>
      </w:pPr>
      <w:ins w:id="638" w:author="Li, Qiming" w:date="2018-10-12T00:34:00Z">
        <w:r w:rsidRPr="00B952AC">
          <w:t xml:space="preserve">As specified in Clause 7.3.2.1, the UE adjusts its uplink timing at </w:t>
        </w:r>
        <w:r>
          <w:t>slot</w:t>
        </w:r>
        <w:r w:rsidRPr="00B952AC">
          <w:t xml:space="preserve"> n+</w:t>
        </w:r>
        <w:r>
          <w:t>k</w:t>
        </w:r>
        <w:r w:rsidRPr="00B952AC">
          <w:t xml:space="preserve"> for a timing advance command received in </w:t>
        </w:r>
        <w:r>
          <w:t>slot</w:t>
        </w:r>
        <w:r w:rsidRPr="00B952AC">
          <w:t xml:space="preserve"> n. This delay must be taken into account when measuring the timing advance adjustment accuracy, via the SRS sent from the UE.</w:t>
        </w:r>
      </w:ins>
    </w:p>
    <w:p w14:paraId="0C635230" w14:textId="77777777" w:rsidR="007C2C5F" w:rsidRPr="00B952AC" w:rsidRDefault="007C2C5F" w:rsidP="007C2C5F">
      <w:pPr>
        <w:rPr>
          <w:ins w:id="639" w:author="Li, Qiming" w:date="2018-10-12T00:34:00Z"/>
        </w:rPr>
      </w:pPr>
      <w:ins w:id="640" w:author="Li, Qiming" w:date="2018-10-12T00:34:00Z">
        <w:r w:rsidRPr="00B952AC">
          <w:t>The UE Time Alignment Timer, described in Clause 5.2 in TS 3</w:t>
        </w:r>
        <w:r>
          <w:t>8</w:t>
        </w:r>
        <w:r w:rsidRPr="00B952AC">
          <w:t>.321, shall be configured so that it does not expire in the duration of the test.</w:t>
        </w:r>
      </w:ins>
    </w:p>
    <w:p w14:paraId="5954A47F" w14:textId="77777777" w:rsidR="007C2C5F" w:rsidRPr="00B952AC" w:rsidRDefault="007C2C5F" w:rsidP="007C2C5F">
      <w:pPr>
        <w:pStyle w:val="TH"/>
        <w:rPr>
          <w:ins w:id="641" w:author="Li, Qiming" w:date="2018-10-12T00:34:00Z"/>
          <w:lang w:eastAsia="zh-CN"/>
        </w:rPr>
      </w:pPr>
      <w:ins w:id="642" w:author="Li, Qiming" w:date="2018-10-12T00:34:00Z">
        <w:r w:rsidRPr="00B952AC">
          <w:t>Table A.</w:t>
        </w:r>
        <w:r>
          <w:t>5.4.3.2</w:t>
        </w:r>
        <w:r w:rsidRPr="00B952AC">
          <w:t xml:space="preserve">-1: </w:t>
        </w:r>
        <w:r>
          <w:t xml:space="preserve">Timing advance supported 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C2C5F" w:rsidRPr="003F514D" w14:paraId="15E9E9FD" w14:textId="77777777" w:rsidTr="004D327C">
        <w:trPr>
          <w:ins w:id="643" w:author="Li, Qiming" w:date="2018-10-12T00:34:00Z"/>
        </w:trPr>
        <w:tc>
          <w:tcPr>
            <w:tcW w:w="2330" w:type="dxa"/>
            <w:shd w:val="clear" w:color="auto" w:fill="auto"/>
          </w:tcPr>
          <w:p w14:paraId="1F378AA9" w14:textId="77777777" w:rsidR="007C2C5F" w:rsidRPr="00C95292" w:rsidRDefault="007C2C5F" w:rsidP="004D327C">
            <w:pPr>
              <w:rPr>
                <w:ins w:id="644" w:author="Li, Qiming" w:date="2018-10-12T00:34:00Z"/>
                <w:b/>
              </w:rPr>
            </w:pPr>
            <w:ins w:id="645" w:author="Li, Qiming" w:date="2018-10-12T00:34:00Z">
              <w:r>
                <w:rPr>
                  <w:b/>
                </w:rPr>
                <w:t>Config</w:t>
              </w:r>
            </w:ins>
          </w:p>
        </w:tc>
        <w:tc>
          <w:tcPr>
            <w:tcW w:w="7299" w:type="dxa"/>
            <w:shd w:val="clear" w:color="auto" w:fill="auto"/>
          </w:tcPr>
          <w:p w14:paraId="30CF25CD" w14:textId="77777777" w:rsidR="007C2C5F" w:rsidRPr="00C95292" w:rsidRDefault="007C2C5F" w:rsidP="004D327C">
            <w:pPr>
              <w:rPr>
                <w:ins w:id="646" w:author="Li, Qiming" w:date="2018-10-12T00:34:00Z"/>
                <w:b/>
              </w:rPr>
            </w:pPr>
            <w:ins w:id="647" w:author="Li, Qiming" w:date="2018-10-12T00:34:00Z">
              <w:r w:rsidRPr="00C95292">
                <w:rPr>
                  <w:b/>
                </w:rPr>
                <w:t>Description</w:t>
              </w:r>
            </w:ins>
          </w:p>
        </w:tc>
      </w:tr>
      <w:tr w:rsidR="007C2C5F" w:rsidRPr="003F514D" w14:paraId="3683E7A1" w14:textId="77777777" w:rsidTr="004D327C">
        <w:trPr>
          <w:ins w:id="648" w:author="Li, Qiming" w:date="2018-10-12T00:34:00Z"/>
        </w:trPr>
        <w:tc>
          <w:tcPr>
            <w:tcW w:w="2330" w:type="dxa"/>
            <w:shd w:val="clear" w:color="auto" w:fill="auto"/>
          </w:tcPr>
          <w:p w14:paraId="49C25172" w14:textId="77777777" w:rsidR="007C2C5F" w:rsidRPr="00C95292" w:rsidRDefault="007C2C5F" w:rsidP="004D327C">
            <w:pPr>
              <w:rPr>
                <w:ins w:id="649" w:author="Li, Qiming" w:date="2018-10-12T00:34:00Z"/>
              </w:rPr>
            </w:pPr>
            <w:ins w:id="650" w:author="Li, Qiming" w:date="2018-10-12T00:34:00Z">
              <w:r>
                <w:t>1</w:t>
              </w:r>
            </w:ins>
          </w:p>
        </w:tc>
        <w:tc>
          <w:tcPr>
            <w:tcW w:w="7299" w:type="dxa"/>
            <w:shd w:val="clear" w:color="auto" w:fill="auto"/>
          </w:tcPr>
          <w:p w14:paraId="3EBB67A5" w14:textId="77777777" w:rsidR="007C2C5F" w:rsidRPr="00C95292" w:rsidRDefault="007C2C5F" w:rsidP="004D327C">
            <w:pPr>
              <w:rPr>
                <w:ins w:id="651" w:author="Li, Qiming" w:date="2018-10-12T00:34:00Z"/>
              </w:rPr>
            </w:pPr>
            <w:ins w:id="652" w:author="Li, Qiming" w:date="2018-10-12T00:34:00Z">
              <w:r w:rsidRPr="00C95292">
                <w:t xml:space="preserve">LTE FDD, NR </w:t>
              </w:r>
              <w:r>
                <w:t>120</w:t>
              </w:r>
              <w:r w:rsidRPr="00C95292">
                <w:t xml:space="preserve"> kHz SSB SCS, 1</w:t>
              </w:r>
              <w:r>
                <w:t>0</w:t>
              </w:r>
              <w:r w:rsidRPr="00C95292">
                <w:t>0MHz bandwidth, TDD duplex mode</w:t>
              </w:r>
            </w:ins>
          </w:p>
        </w:tc>
      </w:tr>
      <w:tr w:rsidR="007C2C5F" w:rsidRPr="003F514D" w14:paraId="6988A6D9" w14:textId="77777777" w:rsidTr="004D327C">
        <w:trPr>
          <w:ins w:id="653" w:author="Li, Qiming" w:date="2018-10-12T00:34:00Z"/>
        </w:trPr>
        <w:tc>
          <w:tcPr>
            <w:tcW w:w="2330" w:type="dxa"/>
            <w:shd w:val="clear" w:color="auto" w:fill="auto"/>
          </w:tcPr>
          <w:p w14:paraId="7D59D849" w14:textId="77777777" w:rsidR="007C2C5F" w:rsidRPr="00C95292" w:rsidRDefault="007C2C5F" w:rsidP="004D327C">
            <w:pPr>
              <w:rPr>
                <w:ins w:id="654" w:author="Li, Qiming" w:date="2018-10-12T00:34:00Z"/>
              </w:rPr>
            </w:pPr>
            <w:ins w:id="655" w:author="Li, Qiming" w:date="2018-10-12T00:34:00Z">
              <w:r>
                <w:t>2</w:t>
              </w:r>
            </w:ins>
          </w:p>
        </w:tc>
        <w:tc>
          <w:tcPr>
            <w:tcW w:w="7299" w:type="dxa"/>
            <w:shd w:val="clear" w:color="auto" w:fill="auto"/>
          </w:tcPr>
          <w:p w14:paraId="7ACB6FB0" w14:textId="77777777" w:rsidR="007C2C5F" w:rsidRPr="00C95292" w:rsidRDefault="007C2C5F" w:rsidP="004D327C">
            <w:pPr>
              <w:rPr>
                <w:ins w:id="656" w:author="Li, Qiming" w:date="2018-10-12T00:34:00Z"/>
              </w:rPr>
            </w:pPr>
            <w:ins w:id="657" w:author="Li, Qiming" w:date="2018-10-12T00:34:00Z">
              <w:r>
                <w:t>LTE TDD, NR 120 kHz SSB SCS, 10</w:t>
              </w:r>
              <w:r w:rsidRPr="00C95292">
                <w:t>0MHz bandwidth, TDD duplex mode</w:t>
              </w:r>
            </w:ins>
          </w:p>
        </w:tc>
      </w:tr>
      <w:tr w:rsidR="007C2C5F" w:rsidRPr="003F514D" w14:paraId="552DD1F1" w14:textId="77777777" w:rsidTr="004D327C">
        <w:trPr>
          <w:ins w:id="658" w:author="Li, Qiming" w:date="2018-10-12T00:34:00Z"/>
        </w:trPr>
        <w:tc>
          <w:tcPr>
            <w:tcW w:w="9629" w:type="dxa"/>
            <w:gridSpan w:val="2"/>
            <w:shd w:val="clear" w:color="auto" w:fill="auto"/>
          </w:tcPr>
          <w:p w14:paraId="3A75D309" w14:textId="77777777" w:rsidR="007C2C5F" w:rsidRPr="00C95292" w:rsidRDefault="007C2C5F" w:rsidP="004D327C">
            <w:pPr>
              <w:rPr>
                <w:ins w:id="659" w:author="Li, Qiming" w:date="2018-10-12T00:34:00Z"/>
              </w:rPr>
            </w:pPr>
            <w:ins w:id="660" w:author="Li, Qiming" w:date="2018-10-12T00:34:00Z">
              <w:r w:rsidRPr="00C95292">
                <w:t xml:space="preserve">Note: The UE is only required to </w:t>
              </w:r>
              <w:r>
                <w:t>be tested</w:t>
              </w:r>
              <w:r w:rsidRPr="00C95292">
                <w:t xml:space="preserve"> in one of the supported test configurations</w:t>
              </w:r>
            </w:ins>
          </w:p>
        </w:tc>
      </w:tr>
    </w:tbl>
    <w:p w14:paraId="59DBE3F0" w14:textId="77777777" w:rsidR="007C2C5F" w:rsidRDefault="007C2C5F" w:rsidP="007C2C5F">
      <w:pPr>
        <w:rPr>
          <w:ins w:id="661" w:author="Li, Qiming" w:date="2018-10-12T00:34:00Z"/>
        </w:rPr>
      </w:pPr>
    </w:p>
    <w:p w14:paraId="63C462C6" w14:textId="77777777" w:rsidR="007C2C5F" w:rsidRDefault="007C2C5F" w:rsidP="007C2C5F">
      <w:pPr>
        <w:pStyle w:val="TH"/>
        <w:rPr>
          <w:ins w:id="662" w:author="Li, Qiming" w:date="2018-10-12T00:34:00Z"/>
          <w:rFonts w:ascii="Calibri" w:eastAsia="Calibri" w:hAnsi="Calibri"/>
          <w:sz w:val="22"/>
          <w:szCs w:val="22"/>
        </w:rPr>
      </w:pPr>
      <w:ins w:id="663" w:author="Li, Qiming" w:date="2018-10-12T00:34:00Z">
        <w:r>
          <w:t>Table A.5.4.3.2</w:t>
        </w:r>
        <w:r w:rsidRPr="00B952AC">
          <w:t>-</w:t>
        </w:r>
        <w:r>
          <w:t>2: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7C2C5F" w:rsidRPr="00B952AC" w14:paraId="13603DB3" w14:textId="77777777" w:rsidTr="004D327C">
        <w:trPr>
          <w:cantSplit/>
          <w:jc w:val="center"/>
          <w:ins w:id="664" w:author="Li, Qiming" w:date="2018-10-12T00:34:00Z"/>
        </w:trPr>
        <w:tc>
          <w:tcPr>
            <w:tcW w:w="2543" w:type="dxa"/>
          </w:tcPr>
          <w:p w14:paraId="000E380D" w14:textId="77777777" w:rsidR="007C2C5F" w:rsidRPr="00B952AC" w:rsidRDefault="007C2C5F" w:rsidP="004D327C">
            <w:pPr>
              <w:pStyle w:val="TAH"/>
              <w:rPr>
                <w:ins w:id="665" w:author="Li, Qiming" w:date="2018-10-12T00:34:00Z"/>
                <w:rFonts w:cs="Arial"/>
              </w:rPr>
            </w:pPr>
            <w:ins w:id="666" w:author="Li, Qiming" w:date="2018-10-12T00:34:00Z">
              <w:r w:rsidRPr="00B952AC">
                <w:rPr>
                  <w:rFonts w:cs="v3.7.0"/>
                </w:rPr>
                <w:t>Parameter</w:t>
              </w:r>
            </w:ins>
          </w:p>
        </w:tc>
        <w:tc>
          <w:tcPr>
            <w:tcW w:w="566" w:type="dxa"/>
          </w:tcPr>
          <w:p w14:paraId="3C88F056" w14:textId="77777777" w:rsidR="007C2C5F" w:rsidRPr="00B952AC" w:rsidRDefault="007C2C5F" w:rsidP="004D327C">
            <w:pPr>
              <w:pStyle w:val="TAH"/>
              <w:rPr>
                <w:ins w:id="667" w:author="Li, Qiming" w:date="2018-10-12T00:34:00Z"/>
                <w:rFonts w:cs="Arial"/>
              </w:rPr>
            </w:pPr>
            <w:ins w:id="668" w:author="Li, Qiming" w:date="2018-10-12T00:34:00Z">
              <w:r w:rsidRPr="00B952AC">
                <w:rPr>
                  <w:rFonts w:cs="v3.7.0"/>
                </w:rPr>
                <w:t>Unit</w:t>
              </w:r>
            </w:ins>
          </w:p>
        </w:tc>
        <w:tc>
          <w:tcPr>
            <w:tcW w:w="3248" w:type="dxa"/>
          </w:tcPr>
          <w:p w14:paraId="6C78F420" w14:textId="77777777" w:rsidR="007C2C5F" w:rsidRPr="00B952AC" w:rsidRDefault="007C2C5F" w:rsidP="004D327C">
            <w:pPr>
              <w:pStyle w:val="TAH"/>
              <w:rPr>
                <w:ins w:id="669" w:author="Li, Qiming" w:date="2018-10-12T00:34:00Z"/>
                <w:rFonts w:cs="Arial"/>
              </w:rPr>
            </w:pPr>
            <w:ins w:id="670" w:author="Li, Qiming" w:date="2018-10-12T00:34:00Z">
              <w:r w:rsidRPr="00B952AC">
                <w:rPr>
                  <w:rFonts w:cs="v3.7.0"/>
                </w:rPr>
                <w:t>Value</w:t>
              </w:r>
            </w:ins>
          </w:p>
        </w:tc>
        <w:tc>
          <w:tcPr>
            <w:tcW w:w="3390" w:type="dxa"/>
          </w:tcPr>
          <w:p w14:paraId="773A51C7" w14:textId="77777777" w:rsidR="007C2C5F" w:rsidRPr="00B952AC" w:rsidRDefault="007C2C5F" w:rsidP="004D327C">
            <w:pPr>
              <w:pStyle w:val="TAH"/>
              <w:rPr>
                <w:ins w:id="671" w:author="Li, Qiming" w:date="2018-10-12T00:34:00Z"/>
                <w:rFonts w:cs="Arial"/>
              </w:rPr>
            </w:pPr>
            <w:ins w:id="672" w:author="Li, Qiming" w:date="2018-10-12T00:34:00Z">
              <w:r w:rsidRPr="00B952AC">
                <w:rPr>
                  <w:rFonts w:cs="v3.7.0"/>
                </w:rPr>
                <w:t>Comment</w:t>
              </w:r>
            </w:ins>
          </w:p>
        </w:tc>
      </w:tr>
      <w:tr w:rsidR="007C2C5F" w:rsidRPr="00B952AC" w14:paraId="39CBCC90" w14:textId="77777777" w:rsidTr="004D327C">
        <w:trPr>
          <w:cantSplit/>
          <w:jc w:val="center"/>
          <w:ins w:id="673" w:author="Li, Qiming" w:date="2018-10-12T00:34:00Z"/>
        </w:trPr>
        <w:tc>
          <w:tcPr>
            <w:tcW w:w="2543" w:type="dxa"/>
          </w:tcPr>
          <w:p w14:paraId="6E2BBFFC" w14:textId="77777777" w:rsidR="007C2C5F" w:rsidRPr="005E4279" w:rsidRDefault="007C2C5F" w:rsidP="004D327C">
            <w:pPr>
              <w:pStyle w:val="TAH"/>
              <w:rPr>
                <w:ins w:id="674" w:author="Li, Qiming" w:date="2018-10-12T00:34:00Z"/>
                <w:rFonts w:cs="v3.7.0"/>
                <w:b w:val="0"/>
              </w:rPr>
            </w:pPr>
            <w:ins w:id="675" w:author="Li, Qiming" w:date="2018-10-12T00:34:00Z">
              <w:r w:rsidRPr="005E4279">
                <w:rPr>
                  <w:rFonts w:cs="v3.7.0"/>
                  <w:b w:val="0"/>
                </w:rPr>
                <w:t>RF channel number</w:t>
              </w:r>
            </w:ins>
          </w:p>
        </w:tc>
        <w:tc>
          <w:tcPr>
            <w:tcW w:w="566" w:type="dxa"/>
          </w:tcPr>
          <w:p w14:paraId="1F711D16" w14:textId="77777777" w:rsidR="007C2C5F" w:rsidRPr="00B952AC" w:rsidRDefault="007C2C5F" w:rsidP="004D327C">
            <w:pPr>
              <w:pStyle w:val="TAH"/>
              <w:rPr>
                <w:ins w:id="676" w:author="Li, Qiming" w:date="2018-10-12T00:34:00Z"/>
                <w:rFonts w:cs="v3.7.0"/>
              </w:rPr>
            </w:pPr>
          </w:p>
        </w:tc>
        <w:tc>
          <w:tcPr>
            <w:tcW w:w="3248" w:type="dxa"/>
          </w:tcPr>
          <w:p w14:paraId="51759641" w14:textId="77777777" w:rsidR="007C2C5F" w:rsidRPr="00A45733" w:rsidRDefault="007C2C5F" w:rsidP="004D327C">
            <w:pPr>
              <w:pStyle w:val="TAH"/>
              <w:rPr>
                <w:ins w:id="677" w:author="Li, Qiming" w:date="2018-10-12T00:34:00Z"/>
                <w:rFonts w:cs="v3.7.0"/>
                <w:b w:val="0"/>
              </w:rPr>
            </w:pPr>
            <w:ins w:id="678" w:author="Li, Qiming" w:date="2018-10-12T00:34:00Z">
              <w:r w:rsidRPr="00A45733">
                <w:rPr>
                  <w:rFonts w:cs="v3.7.0"/>
                  <w:b w:val="0"/>
                </w:rPr>
                <w:t>Cell 1: 1</w:t>
              </w:r>
            </w:ins>
          </w:p>
          <w:p w14:paraId="27121D79" w14:textId="77777777" w:rsidR="007C2C5F" w:rsidRPr="00A45733" w:rsidRDefault="007C2C5F" w:rsidP="004D327C">
            <w:pPr>
              <w:pStyle w:val="TAH"/>
              <w:rPr>
                <w:ins w:id="679" w:author="Li, Qiming" w:date="2018-10-12T00:34:00Z"/>
                <w:rFonts w:cs="v3.7.0"/>
                <w:b w:val="0"/>
              </w:rPr>
            </w:pPr>
            <w:ins w:id="680" w:author="Li, Qiming" w:date="2018-10-12T00:34:00Z">
              <w:r w:rsidRPr="00A45733">
                <w:rPr>
                  <w:rFonts w:cs="v3.7.0"/>
                  <w:b w:val="0"/>
                </w:rPr>
                <w:t>Cell 2: 2</w:t>
              </w:r>
            </w:ins>
          </w:p>
        </w:tc>
        <w:tc>
          <w:tcPr>
            <w:tcW w:w="3390" w:type="dxa"/>
          </w:tcPr>
          <w:p w14:paraId="7D0166F9" w14:textId="77777777" w:rsidR="007C2C5F" w:rsidRPr="00A45733" w:rsidRDefault="007C2C5F" w:rsidP="004D327C">
            <w:pPr>
              <w:pStyle w:val="TAH"/>
              <w:rPr>
                <w:ins w:id="681" w:author="Li, Qiming" w:date="2018-10-12T00:34:00Z"/>
                <w:rFonts w:cs="v3.7.0"/>
                <w:b w:val="0"/>
              </w:rPr>
            </w:pPr>
            <w:ins w:id="682" w:author="Li, Qiming" w:date="2018-10-12T00:34:00Z">
              <w:r w:rsidRPr="00A45733">
                <w:rPr>
                  <w:rFonts w:cs="v3.7.0"/>
                  <w:b w:val="0"/>
                </w:rPr>
                <w:t>1 for E-UTRAN PCell</w:t>
              </w:r>
            </w:ins>
          </w:p>
          <w:p w14:paraId="39D84B41" w14:textId="77777777" w:rsidR="007C2C5F" w:rsidRPr="00A45733" w:rsidRDefault="007C2C5F" w:rsidP="004D327C">
            <w:pPr>
              <w:pStyle w:val="TAH"/>
              <w:rPr>
                <w:ins w:id="683" w:author="Li, Qiming" w:date="2018-10-12T00:34:00Z"/>
                <w:rFonts w:cs="v3.7.0"/>
                <w:b w:val="0"/>
              </w:rPr>
            </w:pPr>
            <w:ins w:id="684" w:author="Li, Qiming" w:date="2018-10-12T00:34:00Z">
              <w:r w:rsidRPr="00A45733">
                <w:rPr>
                  <w:rFonts w:cs="v3.7.0"/>
                  <w:b w:val="0"/>
                </w:rPr>
                <w:t>2 for NR PSCell</w:t>
              </w:r>
            </w:ins>
          </w:p>
        </w:tc>
      </w:tr>
      <w:tr w:rsidR="00E071B0" w:rsidRPr="00B05A86" w14:paraId="06C8B17B" w14:textId="77777777" w:rsidTr="00B05A86">
        <w:trPr>
          <w:cantSplit/>
          <w:jc w:val="center"/>
          <w:ins w:id="685" w:author="Li, Qiming" w:date="2018-11-14T22:33:00Z"/>
        </w:trPr>
        <w:tc>
          <w:tcPr>
            <w:tcW w:w="2543" w:type="dxa"/>
          </w:tcPr>
          <w:p w14:paraId="0686A060" w14:textId="0D8DB057" w:rsidR="00E071B0" w:rsidRPr="00B05A86" w:rsidRDefault="003C4E72" w:rsidP="00E071B0">
            <w:pPr>
              <w:pStyle w:val="TAH"/>
              <w:rPr>
                <w:ins w:id="686" w:author="Li, Qiming" w:date="2018-11-14T22:33:00Z"/>
                <w:rFonts w:cs="v3.7.0"/>
                <w:b w:val="0"/>
                <w:highlight w:val="yellow"/>
              </w:rPr>
            </w:pPr>
            <w:ins w:id="687" w:author="Li, Qiming" w:date="2018-11-15T15:48:00Z">
              <w:r>
                <w:rPr>
                  <w:rFonts w:cs="v3.7.0"/>
                  <w:b w:val="0"/>
                  <w:highlight w:val="yellow"/>
                </w:rPr>
                <w:t>DL BWP</w:t>
              </w:r>
            </w:ins>
          </w:p>
        </w:tc>
        <w:tc>
          <w:tcPr>
            <w:tcW w:w="566" w:type="dxa"/>
          </w:tcPr>
          <w:p w14:paraId="75C32CD5" w14:textId="77777777" w:rsidR="00E071B0" w:rsidRPr="00B05A86" w:rsidRDefault="00E071B0" w:rsidP="00E071B0">
            <w:pPr>
              <w:pStyle w:val="TAH"/>
              <w:rPr>
                <w:ins w:id="688" w:author="Li, Qiming" w:date="2018-11-14T22:33:00Z"/>
                <w:rFonts w:cs="v3.7.0"/>
                <w:highlight w:val="yellow"/>
              </w:rPr>
            </w:pPr>
          </w:p>
        </w:tc>
        <w:tc>
          <w:tcPr>
            <w:tcW w:w="3248" w:type="dxa"/>
          </w:tcPr>
          <w:p w14:paraId="5B9BDCCA" w14:textId="5A79F281" w:rsidR="00E071B0" w:rsidRPr="00B05A86" w:rsidRDefault="00873836" w:rsidP="00E071B0">
            <w:pPr>
              <w:pStyle w:val="TAH"/>
              <w:rPr>
                <w:ins w:id="689" w:author="Li, Qiming" w:date="2018-11-14T22:33:00Z"/>
                <w:rFonts w:cs="v3.7.0"/>
                <w:b w:val="0"/>
                <w:highlight w:val="yellow"/>
              </w:rPr>
            </w:pPr>
            <w:ins w:id="690" w:author="Li, Qiming" w:date="2018-11-15T15:42:00Z">
              <w:r>
                <w:rPr>
                  <w:rFonts w:cs="v3.7.0"/>
                  <w:b w:val="0"/>
                  <w:highlight w:val="yellow"/>
                </w:rPr>
                <w:t>DLBWP.1</w:t>
              </w:r>
              <w:r w:rsidR="00E071B0" w:rsidRPr="002D543C">
                <w:rPr>
                  <w:rFonts w:cs="v3.7.0"/>
                  <w:b w:val="0"/>
                  <w:highlight w:val="yellow"/>
                </w:rPr>
                <w:t>.1</w:t>
              </w:r>
            </w:ins>
          </w:p>
        </w:tc>
        <w:tc>
          <w:tcPr>
            <w:tcW w:w="3390" w:type="dxa"/>
          </w:tcPr>
          <w:p w14:paraId="05722381" w14:textId="553BD5B2" w:rsidR="00E071B0" w:rsidRPr="00B05A86" w:rsidRDefault="00E071B0" w:rsidP="00E071B0">
            <w:pPr>
              <w:pStyle w:val="TAH"/>
              <w:rPr>
                <w:ins w:id="691" w:author="Li, Qiming" w:date="2018-11-14T22:33:00Z"/>
                <w:rFonts w:cs="v3.7.0"/>
                <w:b w:val="0"/>
                <w:highlight w:val="yellow"/>
              </w:rPr>
            </w:pPr>
            <w:ins w:id="692" w:author="Li, Qiming" w:date="2018-11-15T15:42:00Z">
              <w:r w:rsidRPr="002D543C">
                <w:rPr>
                  <w:rFonts w:cs="Arial"/>
                  <w:b w:val="0"/>
                  <w:highlight w:val="yellow"/>
                </w:rPr>
                <w:t>As specified in Table A.3.9.2.1-1</w:t>
              </w:r>
            </w:ins>
          </w:p>
        </w:tc>
      </w:tr>
      <w:tr w:rsidR="00E071B0" w:rsidRPr="00B05A86" w14:paraId="7F0B7859" w14:textId="77777777" w:rsidTr="00B05A86">
        <w:trPr>
          <w:cantSplit/>
          <w:jc w:val="center"/>
          <w:ins w:id="693" w:author="Li, Qiming" w:date="2018-11-14T22:35:00Z"/>
        </w:trPr>
        <w:tc>
          <w:tcPr>
            <w:tcW w:w="2543" w:type="dxa"/>
          </w:tcPr>
          <w:p w14:paraId="03C08011" w14:textId="5D02EFCB" w:rsidR="00E071B0" w:rsidRPr="00B05A86" w:rsidRDefault="003C4E72" w:rsidP="00E071B0">
            <w:pPr>
              <w:pStyle w:val="TAH"/>
              <w:rPr>
                <w:ins w:id="694" w:author="Li, Qiming" w:date="2018-11-14T22:35:00Z"/>
                <w:rFonts w:cs="v3.7.0"/>
                <w:b w:val="0"/>
                <w:highlight w:val="yellow"/>
              </w:rPr>
            </w:pPr>
            <w:ins w:id="695" w:author="Li, Qiming" w:date="2018-11-15T15:48:00Z">
              <w:r>
                <w:rPr>
                  <w:rFonts w:cs="v3.7.0"/>
                  <w:b w:val="0"/>
                  <w:highlight w:val="yellow"/>
                </w:rPr>
                <w:t>UL BWP</w:t>
              </w:r>
            </w:ins>
          </w:p>
        </w:tc>
        <w:tc>
          <w:tcPr>
            <w:tcW w:w="566" w:type="dxa"/>
          </w:tcPr>
          <w:p w14:paraId="0AFDC20E" w14:textId="77777777" w:rsidR="00E071B0" w:rsidRPr="00B05A86" w:rsidRDefault="00E071B0" w:rsidP="00E071B0">
            <w:pPr>
              <w:pStyle w:val="TAH"/>
              <w:rPr>
                <w:ins w:id="696" w:author="Li, Qiming" w:date="2018-11-14T22:35:00Z"/>
                <w:rFonts w:cs="v3.7.0"/>
                <w:highlight w:val="yellow"/>
              </w:rPr>
            </w:pPr>
          </w:p>
        </w:tc>
        <w:tc>
          <w:tcPr>
            <w:tcW w:w="3248" w:type="dxa"/>
          </w:tcPr>
          <w:p w14:paraId="440A3734" w14:textId="5B5AAB78" w:rsidR="00E071B0" w:rsidRPr="00B05A86" w:rsidRDefault="00873836" w:rsidP="00E071B0">
            <w:pPr>
              <w:pStyle w:val="TAH"/>
              <w:rPr>
                <w:ins w:id="697" w:author="Li, Qiming" w:date="2018-11-14T22:35:00Z"/>
                <w:rFonts w:cs="v3.7.0"/>
                <w:b w:val="0"/>
                <w:highlight w:val="yellow"/>
              </w:rPr>
            </w:pPr>
            <w:ins w:id="698" w:author="Li, Qiming" w:date="2018-11-15T15:49:00Z">
              <w:r>
                <w:rPr>
                  <w:rFonts w:cs="v3.7.0"/>
                  <w:b w:val="0"/>
                  <w:highlight w:val="yellow"/>
                </w:rPr>
                <w:t>U</w:t>
              </w:r>
            </w:ins>
            <w:ins w:id="699" w:author="Li, Qiming" w:date="2018-11-15T15:42:00Z">
              <w:r w:rsidR="00E071B0" w:rsidRPr="002D543C">
                <w:rPr>
                  <w:rFonts w:cs="v3.7.0"/>
                  <w:b w:val="0"/>
                  <w:highlight w:val="yellow"/>
                </w:rPr>
                <w:t>LBWP.1.1</w:t>
              </w:r>
            </w:ins>
          </w:p>
        </w:tc>
        <w:tc>
          <w:tcPr>
            <w:tcW w:w="3390" w:type="dxa"/>
          </w:tcPr>
          <w:p w14:paraId="56F48E7F" w14:textId="5BDFB769" w:rsidR="00E071B0" w:rsidRPr="00B05A86" w:rsidRDefault="00E071B0" w:rsidP="00E071B0">
            <w:pPr>
              <w:pStyle w:val="TAH"/>
              <w:rPr>
                <w:ins w:id="700" w:author="Li, Qiming" w:date="2018-11-14T22:35:00Z"/>
                <w:rFonts w:cs="Arial"/>
                <w:b w:val="0"/>
                <w:highlight w:val="yellow"/>
              </w:rPr>
            </w:pPr>
            <w:ins w:id="701" w:author="Li, Qiming" w:date="2018-11-15T15:42:00Z">
              <w:r w:rsidRPr="00B25708">
                <w:rPr>
                  <w:rFonts w:cs="Arial"/>
                  <w:b w:val="0"/>
                  <w:highlight w:val="yellow"/>
                </w:rPr>
                <w:t xml:space="preserve">As specified in Table </w:t>
              </w:r>
              <w:r w:rsidRPr="002D543C">
                <w:rPr>
                  <w:b w:val="0"/>
                  <w:highlight w:val="yellow"/>
                </w:rPr>
                <w:t>A.3.9.2.2-1</w:t>
              </w:r>
            </w:ins>
          </w:p>
        </w:tc>
      </w:tr>
      <w:tr w:rsidR="00E071B0" w:rsidRPr="00B05A86" w14:paraId="63F4A2DB" w14:textId="77777777" w:rsidTr="00B05A86">
        <w:trPr>
          <w:cantSplit/>
          <w:jc w:val="center"/>
          <w:ins w:id="702" w:author="Li, Qiming" w:date="2018-11-14T22:33:00Z"/>
        </w:trPr>
        <w:tc>
          <w:tcPr>
            <w:tcW w:w="2543" w:type="dxa"/>
          </w:tcPr>
          <w:p w14:paraId="5C4D7634" w14:textId="09EA26A0" w:rsidR="00E071B0" w:rsidRPr="00A16E85" w:rsidRDefault="00E071B0" w:rsidP="003C4E72">
            <w:pPr>
              <w:pStyle w:val="TAH"/>
              <w:rPr>
                <w:ins w:id="703" w:author="Li, Qiming" w:date="2018-11-14T22:33:00Z"/>
                <w:rFonts w:cs="v3.7.0"/>
                <w:b w:val="0"/>
                <w:highlight w:val="yellow"/>
              </w:rPr>
            </w:pPr>
            <w:ins w:id="704" w:author="Li, Qiming" w:date="2018-11-14T22:33:00Z">
              <w:r>
                <w:rPr>
                  <w:rFonts w:cs="v3.7.0"/>
                  <w:b w:val="0"/>
                  <w:highlight w:val="yellow"/>
                </w:rPr>
                <w:t xml:space="preserve">TRS </w:t>
              </w:r>
            </w:ins>
          </w:p>
        </w:tc>
        <w:tc>
          <w:tcPr>
            <w:tcW w:w="566" w:type="dxa"/>
          </w:tcPr>
          <w:p w14:paraId="22BC7D69" w14:textId="77777777" w:rsidR="00E071B0" w:rsidRPr="00B05A86" w:rsidRDefault="00E071B0" w:rsidP="00E071B0">
            <w:pPr>
              <w:pStyle w:val="TAH"/>
              <w:rPr>
                <w:ins w:id="705" w:author="Li, Qiming" w:date="2018-11-14T22:33:00Z"/>
                <w:rFonts w:cs="v3.7.0"/>
                <w:highlight w:val="yellow"/>
              </w:rPr>
            </w:pPr>
          </w:p>
        </w:tc>
        <w:tc>
          <w:tcPr>
            <w:tcW w:w="3248" w:type="dxa"/>
          </w:tcPr>
          <w:p w14:paraId="3423FACA" w14:textId="3C01B897" w:rsidR="00E071B0" w:rsidRPr="00B05A86" w:rsidRDefault="00E071B0" w:rsidP="00E071B0">
            <w:pPr>
              <w:pStyle w:val="TAH"/>
              <w:rPr>
                <w:ins w:id="706" w:author="Li, Qiming" w:date="2018-11-14T22:33:00Z"/>
                <w:rFonts w:cs="Arial"/>
                <w:b w:val="0"/>
                <w:highlight w:val="yellow"/>
              </w:rPr>
            </w:pPr>
            <w:ins w:id="707" w:author="Li, Qiming" w:date="2018-11-15T15:42:00Z">
              <w:r>
                <w:rPr>
                  <w:rFonts w:cs="Arial"/>
                  <w:b w:val="0"/>
                  <w:highlight w:val="yellow"/>
                </w:rPr>
                <w:t>T</w:t>
              </w:r>
            </w:ins>
            <w:ins w:id="708" w:author="Li, Qiming" w:date="2018-11-15T15:43:00Z">
              <w:r>
                <w:rPr>
                  <w:rFonts w:cs="Arial"/>
                  <w:b w:val="0"/>
                  <w:highlight w:val="yellow"/>
                </w:rPr>
                <w:t>BD</w:t>
              </w:r>
            </w:ins>
          </w:p>
        </w:tc>
        <w:tc>
          <w:tcPr>
            <w:tcW w:w="3390" w:type="dxa"/>
          </w:tcPr>
          <w:p w14:paraId="6358E276" w14:textId="621F6474" w:rsidR="00E071B0" w:rsidRPr="00B05A86" w:rsidRDefault="00E071B0" w:rsidP="00E071B0">
            <w:pPr>
              <w:pStyle w:val="TAH"/>
              <w:rPr>
                <w:ins w:id="709" w:author="Li, Qiming" w:date="2018-11-14T22:33:00Z"/>
                <w:rFonts w:cs="Arial"/>
                <w:b w:val="0"/>
                <w:highlight w:val="yellow"/>
              </w:rPr>
            </w:pPr>
            <w:ins w:id="710" w:author="Li, Qiming" w:date="2018-11-15T15:43:00Z">
              <w:r>
                <w:rPr>
                  <w:rFonts w:cs="Arial"/>
                  <w:b w:val="0"/>
                  <w:highlight w:val="yellow"/>
                </w:rPr>
                <w:t>TBD</w:t>
              </w:r>
            </w:ins>
          </w:p>
        </w:tc>
      </w:tr>
      <w:tr w:rsidR="00627AFA" w:rsidRPr="00B05A86" w14:paraId="38880DAF" w14:textId="77777777" w:rsidTr="00B05A86">
        <w:trPr>
          <w:cantSplit/>
          <w:jc w:val="center"/>
          <w:ins w:id="711" w:author="Li, Qiming" w:date="2018-11-14T22:43:00Z"/>
        </w:trPr>
        <w:tc>
          <w:tcPr>
            <w:tcW w:w="2543" w:type="dxa"/>
          </w:tcPr>
          <w:p w14:paraId="400BA382" w14:textId="76D8717B" w:rsidR="00627AFA" w:rsidRDefault="00627AFA" w:rsidP="003C4E72">
            <w:pPr>
              <w:pStyle w:val="TAH"/>
              <w:rPr>
                <w:ins w:id="712" w:author="Li, Qiming" w:date="2018-11-14T22:43:00Z"/>
                <w:rFonts w:cs="v3.7.0"/>
                <w:b w:val="0"/>
                <w:highlight w:val="yellow"/>
              </w:rPr>
            </w:pPr>
            <w:ins w:id="713" w:author="Li, Qiming" w:date="2018-11-14T22:43:00Z">
              <w:r>
                <w:rPr>
                  <w:rFonts w:cs="v3.7.0"/>
                  <w:b w:val="0"/>
                  <w:highlight w:val="yellow"/>
                </w:rPr>
                <w:t xml:space="preserve">TCI </w:t>
              </w:r>
            </w:ins>
          </w:p>
        </w:tc>
        <w:tc>
          <w:tcPr>
            <w:tcW w:w="566" w:type="dxa"/>
          </w:tcPr>
          <w:p w14:paraId="198C8553" w14:textId="77777777" w:rsidR="00627AFA" w:rsidRPr="00B05A86" w:rsidRDefault="00627AFA" w:rsidP="00B05A86">
            <w:pPr>
              <w:pStyle w:val="TAH"/>
              <w:rPr>
                <w:ins w:id="714" w:author="Li, Qiming" w:date="2018-11-14T22:43:00Z"/>
                <w:rFonts w:cs="v3.7.0"/>
                <w:highlight w:val="yellow"/>
              </w:rPr>
            </w:pPr>
          </w:p>
        </w:tc>
        <w:tc>
          <w:tcPr>
            <w:tcW w:w="3248" w:type="dxa"/>
          </w:tcPr>
          <w:p w14:paraId="3EE3857D" w14:textId="695DA64E" w:rsidR="00627AFA" w:rsidRPr="00B05A86" w:rsidRDefault="00E071B0" w:rsidP="00B05A86">
            <w:pPr>
              <w:pStyle w:val="TAH"/>
              <w:rPr>
                <w:ins w:id="715" w:author="Li, Qiming" w:date="2018-11-14T22:43:00Z"/>
                <w:rFonts w:cs="Arial"/>
                <w:b w:val="0"/>
                <w:highlight w:val="yellow"/>
              </w:rPr>
            </w:pPr>
            <w:ins w:id="716" w:author="Li, Qiming" w:date="2018-11-15T15:43:00Z">
              <w:r>
                <w:rPr>
                  <w:rFonts w:cs="Arial"/>
                  <w:b w:val="0"/>
                  <w:highlight w:val="yellow"/>
                </w:rPr>
                <w:t>TBD</w:t>
              </w:r>
            </w:ins>
          </w:p>
        </w:tc>
        <w:tc>
          <w:tcPr>
            <w:tcW w:w="3390" w:type="dxa"/>
          </w:tcPr>
          <w:p w14:paraId="3984D910" w14:textId="48C1FB51" w:rsidR="00627AFA" w:rsidRPr="00B05A86" w:rsidRDefault="00E071B0" w:rsidP="00B05A86">
            <w:pPr>
              <w:pStyle w:val="TAH"/>
              <w:rPr>
                <w:ins w:id="717" w:author="Li, Qiming" w:date="2018-11-14T22:43:00Z"/>
                <w:rFonts w:cs="Arial"/>
                <w:b w:val="0"/>
                <w:highlight w:val="yellow"/>
              </w:rPr>
            </w:pPr>
            <w:ins w:id="718" w:author="Li, Qiming" w:date="2018-11-15T15:43:00Z">
              <w:r>
                <w:rPr>
                  <w:rFonts w:cs="Arial"/>
                  <w:b w:val="0"/>
                  <w:highlight w:val="yellow"/>
                </w:rPr>
                <w:t>TBD</w:t>
              </w:r>
            </w:ins>
          </w:p>
        </w:tc>
      </w:tr>
      <w:tr w:rsidR="007C2C5F" w:rsidRPr="00B952AC" w14:paraId="72AC2EBE" w14:textId="77777777" w:rsidTr="004D327C">
        <w:trPr>
          <w:cantSplit/>
          <w:trHeight w:val="430"/>
          <w:jc w:val="center"/>
          <w:ins w:id="719" w:author="Li, Qiming" w:date="2018-10-12T00:34:00Z"/>
        </w:trPr>
        <w:tc>
          <w:tcPr>
            <w:tcW w:w="2543" w:type="dxa"/>
            <w:tcBorders>
              <w:bottom w:val="single" w:sz="4" w:space="0" w:color="auto"/>
            </w:tcBorders>
          </w:tcPr>
          <w:p w14:paraId="5A7382E2" w14:textId="77777777" w:rsidR="007C2C5F" w:rsidRPr="00B952AC" w:rsidRDefault="007C2C5F" w:rsidP="004D327C">
            <w:pPr>
              <w:pStyle w:val="TAL"/>
              <w:rPr>
                <w:ins w:id="720" w:author="Li, Qiming" w:date="2018-10-12T00:34:00Z"/>
                <w:rFonts w:cs="Arial"/>
              </w:rPr>
            </w:pPr>
            <w:ins w:id="721"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T1</w:t>
              </w:r>
            </w:ins>
          </w:p>
        </w:tc>
        <w:tc>
          <w:tcPr>
            <w:tcW w:w="566" w:type="dxa"/>
            <w:tcBorders>
              <w:bottom w:val="single" w:sz="4" w:space="0" w:color="auto"/>
            </w:tcBorders>
          </w:tcPr>
          <w:p w14:paraId="1C70F863" w14:textId="77777777" w:rsidR="007C2C5F" w:rsidRPr="00B952AC" w:rsidRDefault="007C2C5F" w:rsidP="004D327C">
            <w:pPr>
              <w:pStyle w:val="TAL"/>
              <w:rPr>
                <w:ins w:id="722" w:author="Li, Qiming" w:date="2018-10-12T00:34:00Z"/>
                <w:rFonts w:cs="Arial"/>
              </w:rPr>
            </w:pPr>
          </w:p>
        </w:tc>
        <w:tc>
          <w:tcPr>
            <w:tcW w:w="3248" w:type="dxa"/>
            <w:tcBorders>
              <w:bottom w:val="single" w:sz="4" w:space="0" w:color="auto"/>
            </w:tcBorders>
          </w:tcPr>
          <w:p w14:paraId="34F5B11A" w14:textId="77777777" w:rsidR="007C2C5F" w:rsidRPr="00B952AC" w:rsidRDefault="007C2C5F" w:rsidP="004D327C">
            <w:pPr>
              <w:pStyle w:val="TAL"/>
              <w:rPr>
                <w:ins w:id="723" w:author="Li, Qiming" w:date="2018-10-12T00:34:00Z"/>
                <w:rFonts w:cs="Arial"/>
              </w:rPr>
            </w:pPr>
            <w:ins w:id="724" w:author="Li, Qiming" w:date="2018-10-12T00:34:00Z">
              <w:r w:rsidRPr="00B952AC">
                <w:rPr>
                  <w:rFonts w:cs="v3.7.0"/>
                </w:rPr>
                <w:t>31</w:t>
              </w:r>
            </w:ins>
          </w:p>
        </w:tc>
        <w:tc>
          <w:tcPr>
            <w:tcW w:w="3390" w:type="dxa"/>
            <w:tcBorders>
              <w:bottom w:val="single" w:sz="4" w:space="0" w:color="auto"/>
            </w:tcBorders>
          </w:tcPr>
          <w:p w14:paraId="509802B1" w14:textId="77777777" w:rsidR="007C2C5F" w:rsidRPr="00B952AC" w:rsidRDefault="007C2C5F" w:rsidP="004D327C">
            <w:pPr>
              <w:pStyle w:val="TAL"/>
              <w:rPr>
                <w:ins w:id="725" w:author="Li, Qiming" w:date="2018-10-12T00:34:00Z"/>
                <w:rFonts w:cs="Arial"/>
              </w:rPr>
            </w:pPr>
            <w:ins w:id="726"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B952AC">
                <w:rPr>
                  <w:rFonts w:cs="v3.7.0"/>
                </w:rPr>
                <w:t>for the purpose of establishing a reference value from which the timing advance adjustment accuracy can be measured during T2</w:t>
              </w:r>
            </w:ins>
          </w:p>
        </w:tc>
      </w:tr>
      <w:tr w:rsidR="007C2C5F" w:rsidRPr="00B952AC" w14:paraId="1B80C7CF" w14:textId="77777777" w:rsidTr="004D327C">
        <w:trPr>
          <w:cantSplit/>
          <w:jc w:val="center"/>
          <w:ins w:id="727" w:author="Li, Qiming" w:date="2018-10-12T00:34:00Z"/>
        </w:trPr>
        <w:tc>
          <w:tcPr>
            <w:tcW w:w="2543" w:type="dxa"/>
          </w:tcPr>
          <w:p w14:paraId="528A252F" w14:textId="77777777" w:rsidR="007C2C5F" w:rsidRPr="00B952AC" w:rsidRDefault="007C2C5F" w:rsidP="004D327C">
            <w:pPr>
              <w:pStyle w:val="TAL"/>
              <w:rPr>
                <w:ins w:id="728" w:author="Li, Qiming" w:date="2018-10-12T00:34:00Z"/>
                <w:rFonts w:cs="Arial"/>
              </w:rPr>
            </w:pPr>
            <w:ins w:id="729" w:author="Li, Qiming" w:date="2018-10-12T00:34:00Z">
              <w:r w:rsidRPr="00B952AC">
                <w:rPr>
                  <w:rFonts w:cs="v3.7.0"/>
                </w:rPr>
                <w:t>Timing Advance Command (</w:t>
              </w:r>
              <w:r w:rsidRPr="00B952AC">
                <w:rPr>
                  <w:rFonts w:cs="Arial"/>
                  <w:i/>
                </w:rPr>
                <w:t>T</w:t>
              </w:r>
              <w:r w:rsidRPr="00B952AC">
                <w:rPr>
                  <w:rFonts w:cs="Arial"/>
                  <w:i/>
                  <w:vertAlign w:val="subscript"/>
                </w:rPr>
                <w:t>A</w:t>
              </w:r>
              <w:r w:rsidRPr="00B952AC">
                <w:rPr>
                  <w:rFonts w:cs="v3.7.0"/>
                </w:rPr>
                <w:t>) value during T2</w:t>
              </w:r>
            </w:ins>
          </w:p>
        </w:tc>
        <w:tc>
          <w:tcPr>
            <w:tcW w:w="566" w:type="dxa"/>
          </w:tcPr>
          <w:p w14:paraId="18C16726" w14:textId="77777777" w:rsidR="007C2C5F" w:rsidRPr="00B952AC" w:rsidRDefault="007C2C5F" w:rsidP="004D327C">
            <w:pPr>
              <w:pStyle w:val="TAL"/>
              <w:rPr>
                <w:ins w:id="730" w:author="Li, Qiming" w:date="2018-10-12T00:34:00Z"/>
                <w:rFonts w:cs="Arial"/>
              </w:rPr>
            </w:pPr>
          </w:p>
        </w:tc>
        <w:tc>
          <w:tcPr>
            <w:tcW w:w="3248" w:type="dxa"/>
          </w:tcPr>
          <w:p w14:paraId="4E9EE5EF" w14:textId="77777777" w:rsidR="007C2C5F" w:rsidRPr="00B952AC" w:rsidRDefault="007C2C5F" w:rsidP="004D327C">
            <w:pPr>
              <w:pStyle w:val="TAL"/>
              <w:rPr>
                <w:ins w:id="731" w:author="Li, Qiming" w:date="2018-10-12T00:34:00Z"/>
                <w:rFonts w:cs="Arial"/>
              </w:rPr>
            </w:pPr>
            <w:ins w:id="732" w:author="Li, Qiming" w:date="2018-10-12T00:34:00Z">
              <w:r w:rsidRPr="00B952AC">
                <w:rPr>
                  <w:rFonts w:cs="v3.7.0"/>
                </w:rPr>
                <w:t>39</w:t>
              </w:r>
            </w:ins>
          </w:p>
        </w:tc>
        <w:tc>
          <w:tcPr>
            <w:tcW w:w="3390" w:type="dxa"/>
          </w:tcPr>
          <w:p w14:paraId="40E7E674" w14:textId="77777777" w:rsidR="007C2C5F" w:rsidRPr="00B952AC" w:rsidRDefault="007C2C5F" w:rsidP="004D327C">
            <w:pPr>
              <w:pStyle w:val="TAL"/>
              <w:rPr>
                <w:ins w:id="733" w:author="Li, Qiming" w:date="2018-10-12T00:34:00Z"/>
                <w:rFonts w:cs="Arial"/>
              </w:rPr>
            </w:pPr>
            <w:ins w:id="734" w:author="Li, Qiming" w:date="2018-10-12T00:34:00Z">
              <w:r w:rsidRPr="00B952AC">
                <w:rPr>
                  <w:rFonts w:cs="v3.7.0"/>
                  <w:i/>
                </w:rPr>
                <w:t>N</w:t>
              </w:r>
              <w:r w:rsidRPr="00B952AC">
                <w:rPr>
                  <w:rFonts w:cs="v3.7.0"/>
                  <w:i/>
                  <w:vertAlign w:val="subscript"/>
                </w:rPr>
                <w:t>TA</w:t>
              </w:r>
              <w:r>
                <w:rPr>
                  <w:rFonts w:cs="v3.7.0"/>
                  <w:i/>
                  <w:vertAlign w:val="subscript"/>
                </w:rPr>
                <w:t xml:space="preserve">_new = </w:t>
              </w:r>
              <w:r w:rsidRPr="00B952AC">
                <w:rPr>
                  <w:rFonts w:cs="v3.7.0"/>
                  <w:i/>
                </w:rPr>
                <w:t>N</w:t>
              </w:r>
              <w:r w:rsidRPr="00B952AC">
                <w:rPr>
                  <w:rFonts w:cs="v3.7.0"/>
                  <w:i/>
                  <w:vertAlign w:val="subscript"/>
                </w:rPr>
                <w:t>TA</w:t>
              </w:r>
              <w:r>
                <w:rPr>
                  <w:rFonts w:cs="v3.7.0"/>
                  <w:i/>
                  <w:vertAlign w:val="subscript"/>
                </w:rPr>
                <w:t>_old</w:t>
              </w:r>
              <w:r w:rsidRPr="00B952AC">
                <w:rPr>
                  <w:rFonts w:cs="v3.7.0"/>
                  <w:i/>
                  <w:vertAlign w:val="subscript"/>
                </w:rPr>
                <w:t xml:space="preserve">  </w:t>
              </w:r>
              <w:r w:rsidRPr="00286C9D">
                <w:rPr>
                  <w:rFonts w:cs="v3.7.0"/>
                  <w:i/>
                </w:rPr>
                <w:t>+</w:t>
              </w:r>
              <w:r>
                <w:rPr>
                  <w:rFonts w:cs="v3.7.0"/>
                  <w:i/>
                </w:rPr>
                <w:t xml:space="preserve"> </w:t>
              </w:r>
              <w:r w:rsidRPr="00286C9D">
                <w:rPr>
                  <w:rFonts w:cs="v3.7.0"/>
                  <w:i/>
                </w:rPr>
                <w:t>8192</w:t>
              </w:r>
              <w:r>
                <w:rPr>
                  <w:rFonts w:cs="v3.7.0"/>
                  <w:i/>
                </w:rPr>
                <w:t>*</w:t>
              </w:r>
              <w:r w:rsidRPr="00286C9D">
                <w:rPr>
                  <w:rFonts w:cs="v3.7.0"/>
                  <w:i/>
                </w:rPr>
                <w:t>T</w:t>
              </w:r>
              <w:r w:rsidRPr="00286C9D">
                <w:rPr>
                  <w:rFonts w:cs="v3.7.0"/>
                  <w:i/>
                  <w:vertAlign w:val="subscript"/>
                </w:rPr>
                <w:t>c</w:t>
              </w:r>
              <w:r>
                <w:rPr>
                  <w:rFonts w:cs="v3.7.0"/>
                  <w:i/>
                  <w:vertAlign w:val="subscript"/>
                </w:rPr>
                <w:t xml:space="preserve"> </w:t>
              </w:r>
              <w:r w:rsidRPr="00286C9D">
                <w:rPr>
                  <w:rFonts w:cs="v3.7.0"/>
                </w:rPr>
                <w:t>(</w:t>
              </w:r>
              <w:r>
                <w:rPr>
                  <w:rFonts w:cs="v3.7.0"/>
                </w:rPr>
                <w:t xml:space="preserve">based on equation in </w:t>
              </w:r>
              <w:r w:rsidRPr="00286C9D">
                <w:rPr>
                  <w:rFonts w:cs="v3.7.0"/>
                </w:rPr>
                <w:t>TS38.213 section 4.2)</w:t>
              </w:r>
            </w:ins>
          </w:p>
        </w:tc>
      </w:tr>
      <w:tr w:rsidR="007C2C5F" w:rsidRPr="00B952AC" w14:paraId="37EFB217" w14:textId="77777777" w:rsidTr="004D327C">
        <w:trPr>
          <w:cantSplit/>
          <w:jc w:val="center"/>
          <w:ins w:id="735" w:author="Li, Qiming" w:date="2018-10-12T00:34:00Z"/>
        </w:trPr>
        <w:tc>
          <w:tcPr>
            <w:tcW w:w="2543" w:type="dxa"/>
          </w:tcPr>
          <w:p w14:paraId="367E179B" w14:textId="77777777" w:rsidR="007C2C5F" w:rsidRPr="00B952AC" w:rsidRDefault="007C2C5F" w:rsidP="004D327C">
            <w:pPr>
              <w:pStyle w:val="TAL"/>
              <w:rPr>
                <w:ins w:id="736" w:author="Li, Qiming" w:date="2018-10-12T00:34:00Z"/>
                <w:rFonts w:cs="Arial"/>
              </w:rPr>
            </w:pPr>
            <w:ins w:id="737" w:author="Li, Qiming" w:date="2018-10-12T00:34:00Z">
              <w:r w:rsidRPr="00B952AC">
                <w:rPr>
                  <w:rFonts w:cs="v3.7.0"/>
                </w:rPr>
                <w:t>T1</w:t>
              </w:r>
            </w:ins>
          </w:p>
        </w:tc>
        <w:tc>
          <w:tcPr>
            <w:tcW w:w="566" w:type="dxa"/>
          </w:tcPr>
          <w:p w14:paraId="1E5C731F" w14:textId="77777777" w:rsidR="007C2C5F" w:rsidRPr="00B952AC" w:rsidRDefault="007C2C5F" w:rsidP="004D327C">
            <w:pPr>
              <w:pStyle w:val="TAL"/>
              <w:rPr>
                <w:ins w:id="738" w:author="Li, Qiming" w:date="2018-10-12T00:34:00Z"/>
                <w:rFonts w:cs="Arial"/>
              </w:rPr>
            </w:pPr>
            <w:ins w:id="739" w:author="Li, Qiming" w:date="2018-10-12T00:34:00Z">
              <w:r w:rsidRPr="00B952AC">
                <w:rPr>
                  <w:rFonts w:cs="v3.7.0"/>
                </w:rPr>
                <w:t>s</w:t>
              </w:r>
            </w:ins>
          </w:p>
        </w:tc>
        <w:tc>
          <w:tcPr>
            <w:tcW w:w="3248" w:type="dxa"/>
          </w:tcPr>
          <w:p w14:paraId="5BB92F9F" w14:textId="77777777" w:rsidR="007C2C5F" w:rsidRPr="00B952AC" w:rsidRDefault="007C2C5F" w:rsidP="004D327C">
            <w:pPr>
              <w:pStyle w:val="TAL"/>
              <w:rPr>
                <w:ins w:id="740" w:author="Li, Qiming" w:date="2018-10-12T00:34:00Z"/>
                <w:rFonts w:cs="Arial"/>
              </w:rPr>
            </w:pPr>
            <w:ins w:id="741" w:author="Li, Qiming" w:date="2018-10-12T00:34:00Z">
              <w:r w:rsidRPr="00B952AC">
                <w:rPr>
                  <w:rFonts w:cs="v3.7.0"/>
                </w:rPr>
                <w:t>5</w:t>
              </w:r>
            </w:ins>
          </w:p>
        </w:tc>
        <w:tc>
          <w:tcPr>
            <w:tcW w:w="3390" w:type="dxa"/>
          </w:tcPr>
          <w:p w14:paraId="6A64CBEA" w14:textId="77777777" w:rsidR="007C2C5F" w:rsidRPr="00B952AC" w:rsidRDefault="007C2C5F" w:rsidP="004D327C">
            <w:pPr>
              <w:pStyle w:val="TAL"/>
              <w:rPr>
                <w:ins w:id="742" w:author="Li, Qiming" w:date="2018-10-12T00:34:00Z"/>
                <w:rFonts w:cs="Arial"/>
              </w:rPr>
            </w:pPr>
          </w:p>
        </w:tc>
      </w:tr>
      <w:tr w:rsidR="007C2C5F" w:rsidRPr="00B952AC" w14:paraId="4F1F8ACB" w14:textId="77777777" w:rsidTr="004D327C">
        <w:trPr>
          <w:cantSplit/>
          <w:jc w:val="center"/>
          <w:ins w:id="743" w:author="Li, Qiming" w:date="2018-10-12T00:34:00Z"/>
        </w:trPr>
        <w:tc>
          <w:tcPr>
            <w:tcW w:w="2543" w:type="dxa"/>
          </w:tcPr>
          <w:p w14:paraId="018FED48" w14:textId="77777777" w:rsidR="007C2C5F" w:rsidRPr="00B952AC" w:rsidRDefault="007C2C5F" w:rsidP="004D327C">
            <w:pPr>
              <w:pStyle w:val="TAL"/>
              <w:rPr>
                <w:ins w:id="744" w:author="Li, Qiming" w:date="2018-10-12T00:34:00Z"/>
                <w:rFonts w:cs="Arial"/>
              </w:rPr>
            </w:pPr>
            <w:ins w:id="745" w:author="Li, Qiming" w:date="2018-10-12T00:34:00Z">
              <w:r w:rsidRPr="00B952AC">
                <w:rPr>
                  <w:rFonts w:cs="v3.7.0"/>
                </w:rPr>
                <w:t>T2</w:t>
              </w:r>
            </w:ins>
          </w:p>
        </w:tc>
        <w:tc>
          <w:tcPr>
            <w:tcW w:w="566" w:type="dxa"/>
          </w:tcPr>
          <w:p w14:paraId="098E9D3B" w14:textId="77777777" w:rsidR="007C2C5F" w:rsidRPr="00B952AC" w:rsidRDefault="007C2C5F" w:rsidP="004D327C">
            <w:pPr>
              <w:pStyle w:val="TAL"/>
              <w:rPr>
                <w:ins w:id="746" w:author="Li, Qiming" w:date="2018-10-12T00:34:00Z"/>
                <w:rFonts w:cs="Arial"/>
              </w:rPr>
            </w:pPr>
            <w:ins w:id="747" w:author="Li, Qiming" w:date="2018-10-12T00:34:00Z">
              <w:r w:rsidRPr="00B952AC">
                <w:rPr>
                  <w:rFonts w:cs="v3.7.0"/>
                </w:rPr>
                <w:t>s</w:t>
              </w:r>
            </w:ins>
          </w:p>
        </w:tc>
        <w:tc>
          <w:tcPr>
            <w:tcW w:w="3248" w:type="dxa"/>
          </w:tcPr>
          <w:p w14:paraId="3F328B25" w14:textId="77777777" w:rsidR="007C2C5F" w:rsidRPr="00B952AC" w:rsidRDefault="007C2C5F" w:rsidP="004D327C">
            <w:pPr>
              <w:pStyle w:val="TAL"/>
              <w:rPr>
                <w:ins w:id="748" w:author="Li, Qiming" w:date="2018-10-12T00:34:00Z"/>
                <w:rFonts w:cs="Arial"/>
              </w:rPr>
            </w:pPr>
            <w:ins w:id="749" w:author="Li, Qiming" w:date="2018-10-12T00:34:00Z">
              <w:r w:rsidRPr="00B952AC">
                <w:rPr>
                  <w:rFonts w:cs="v3.7.0"/>
                </w:rPr>
                <w:t>5</w:t>
              </w:r>
            </w:ins>
          </w:p>
        </w:tc>
        <w:tc>
          <w:tcPr>
            <w:tcW w:w="3390" w:type="dxa"/>
          </w:tcPr>
          <w:p w14:paraId="1110DDF4" w14:textId="77777777" w:rsidR="007C2C5F" w:rsidRPr="00B952AC" w:rsidRDefault="007C2C5F" w:rsidP="004D327C">
            <w:pPr>
              <w:pStyle w:val="TAL"/>
              <w:rPr>
                <w:ins w:id="750" w:author="Li, Qiming" w:date="2018-10-12T00:34:00Z"/>
                <w:rFonts w:cs="Arial"/>
              </w:rPr>
            </w:pPr>
          </w:p>
        </w:tc>
      </w:tr>
    </w:tbl>
    <w:p w14:paraId="081C6D95" w14:textId="77777777" w:rsidR="007C2C5F" w:rsidRDefault="007C2C5F" w:rsidP="007C2C5F">
      <w:pPr>
        <w:rPr>
          <w:ins w:id="751" w:author="Li, Qiming" w:date="2018-10-12T00:34:00Z"/>
        </w:rPr>
      </w:pPr>
    </w:p>
    <w:p w14:paraId="45A4ACD1" w14:textId="77777777" w:rsidR="007C2C5F" w:rsidRDefault="007C2C5F" w:rsidP="007C2C5F">
      <w:pPr>
        <w:pStyle w:val="TH"/>
        <w:rPr>
          <w:ins w:id="752" w:author="Li, Qiming" w:date="2018-10-12T00:34:00Z"/>
          <w:rFonts w:ascii="Calibri" w:eastAsia="Calibri" w:hAnsi="Calibri"/>
          <w:sz w:val="22"/>
          <w:szCs w:val="22"/>
        </w:rPr>
      </w:pPr>
      <w:ins w:id="753" w:author="Li, Qiming" w:date="2018-10-12T00:34:00Z">
        <w:r>
          <w:t>Table A.5.4.3.2</w:t>
        </w:r>
        <w:r w:rsidRPr="00B952AC">
          <w:t>-</w:t>
        </w:r>
        <w:r>
          <w:t>3: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7C2C5F" w14:paraId="59A2EB63" w14:textId="77777777" w:rsidTr="004D327C">
        <w:trPr>
          <w:jc w:val="center"/>
          <w:ins w:id="754" w:author="Li, Qiming" w:date="2018-10-12T00:34:00Z"/>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5986B6E6" w14:textId="77777777" w:rsidR="007C2C5F" w:rsidRPr="003F514D" w:rsidRDefault="007C2C5F" w:rsidP="004D327C">
            <w:pPr>
              <w:pStyle w:val="TAH"/>
              <w:rPr>
                <w:ins w:id="755" w:author="Li, Qiming" w:date="2018-10-12T00:34:00Z"/>
                <w:rFonts w:cs="Arial"/>
                <w:lang w:val="en-US"/>
              </w:rPr>
            </w:pPr>
            <w:ins w:id="756" w:author="Li, Qiming" w:date="2018-10-12T00:34:00Z">
              <w:r w:rsidRPr="003F514D">
                <w:rPr>
                  <w:rFonts w:cs="Arial"/>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2381C1" w14:textId="77777777" w:rsidR="007C2C5F" w:rsidRPr="003F514D" w:rsidRDefault="007C2C5F" w:rsidP="004D327C">
            <w:pPr>
              <w:pStyle w:val="TAH"/>
              <w:rPr>
                <w:ins w:id="757" w:author="Li, Qiming" w:date="2018-10-12T00:34:00Z"/>
                <w:rFonts w:cs="Arial"/>
                <w:lang w:val="en-US"/>
              </w:rPr>
            </w:pPr>
            <w:ins w:id="758" w:author="Li, Qiming" w:date="2018-10-12T00:34:00Z">
              <w:r w:rsidRPr="003F514D">
                <w:rPr>
                  <w:rFonts w:cs="Arial"/>
                  <w:lang w:val="en-US"/>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D3587AF" w14:textId="77777777" w:rsidR="007C2C5F" w:rsidRPr="003F514D" w:rsidRDefault="007C2C5F" w:rsidP="004D327C">
            <w:pPr>
              <w:pStyle w:val="TAH"/>
              <w:rPr>
                <w:ins w:id="759" w:author="Li, Qiming" w:date="2018-10-12T00:34:00Z"/>
                <w:rFonts w:cs="Arial"/>
                <w:lang w:val="en-US"/>
              </w:rPr>
            </w:pPr>
            <w:ins w:id="760" w:author="Li, Qiming" w:date="2018-10-12T00:34:00Z">
              <w:r>
                <w:rPr>
                  <w:rFonts w:cs="Arial"/>
                  <w:lang w:val="en-US"/>
                </w:rPr>
                <w:t>Test1</w:t>
              </w:r>
            </w:ins>
          </w:p>
        </w:tc>
      </w:tr>
      <w:tr w:rsidR="007C2C5F" w14:paraId="21B8F9DA" w14:textId="77777777" w:rsidTr="004D327C">
        <w:trPr>
          <w:jc w:val="center"/>
          <w:ins w:id="761" w:author="Li, Qiming" w:date="2018-10-12T00:34:00Z"/>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A2D1240" w14:textId="77777777" w:rsidR="007C2C5F" w:rsidRPr="00046F03" w:rsidRDefault="007C2C5F" w:rsidP="004D327C">
            <w:pPr>
              <w:spacing w:after="0"/>
              <w:rPr>
                <w:ins w:id="762" w:author="Li, Qiming" w:date="2018-10-12T00:3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20090" w14:textId="77777777" w:rsidR="007C2C5F" w:rsidRPr="00046F03" w:rsidRDefault="007C2C5F" w:rsidP="004D327C">
            <w:pPr>
              <w:spacing w:after="0"/>
              <w:rPr>
                <w:ins w:id="763" w:author="Li, Qiming" w:date="2018-10-12T00:34: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97C4996" w14:textId="77777777" w:rsidR="007C2C5F" w:rsidRPr="003F514D" w:rsidRDefault="007C2C5F" w:rsidP="004D327C">
            <w:pPr>
              <w:pStyle w:val="TAH"/>
              <w:rPr>
                <w:ins w:id="764" w:author="Li, Qiming" w:date="2018-10-12T00:34:00Z"/>
                <w:rFonts w:cs="Arial"/>
                <w:lang w:val="en-US"/>
              </w:rPr>
            </w:pPr>
            <w:ins w:id="765" w:author="Li, Qiming" w:date="2018-10-12T00:34:00Z">
              <w:r>
                <w:rPr>
                  <w:rFonts w:cs="Arial"/>
                  <w:lang w:val="en-US"/>
                </w:rP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14:paraId="401FDEF3" w14:textId="77777777" w:rsidR="007C2C5F" w:rsidRPr="003F514D" w:rsidRDefault="007C2C5F" w:rsidP="004D327C">
            <w:pPr>
              <w:pStyle w:val="TAH"/>
              <w:rPr>
                <w:ins w:id="766" w:author="Li, Qiming" w:date="2018-10-12T00:34:00Z"/>
                <w:rFonts w:cs="Arial"/>
                <w:lang w:val="en-US"/>
              </w:rPr>
            </w:pPr>
            <w:ins w:id="767" w:author="Li, Qiming" w:date="2018-10-12T00:34:00Z">
              <w:r>
                <w:rPr>
                  <w:rFonts w:cs="Arial"/>
                  <w:lang w:val="en-US"/>
                </w:rPr>
                <w:t>T2</w:t>
              </w:r>
            </w:ins>
          </w:p>
        </w:tc>
      </w:tr>
      <w:tr w:rsidR="007C2C5F" w14:paraId="212E2EAE" w14:textId="77777777" w:rsidTr="004D327C">
        <w:trPr>
          <w:trHeight w:val="42"/>
          <w:jc w:val="center"/>
          <w:ins w:id="768" w:author="Li, Qiming" w:date="2018-10-12T00:34:00Z"/>
        </w:trPr>
        <w:tc>
          <w:tcPr>
            <w:tcW w:w="3805" w:type="dxa"/>
            <w:tcBorders>
              <w:top w:val="single" w:sz="4" w:space="0" w:color="auto"/>
              <w:left w:val="single" w:sz="4" w:space="0" w:color="auto"/>
              <w:right w:val="single" w:sz="4" w:space="0" w:color="auto"/>
            </w:tcBorders>
            <w:vAlign w:val="center"/>
          </w:tcPr>
          <w:p w14:paraId="5055F769" w14:textId="77777777" w:rsidR="007C2C5F" w:rsidRPr="003F514D" w:rsidRDefault="007C2C5F" w:rsidP="004D327C">
            <w:pPr>
              <w:pStyle w:val="TAL"/>
              <w:rPr>
                <w:ins w:id="769" w:author="Li, Qiming" w:date="2018-10-12T00:34:00Z"/>
                <w:rFonts w:cs="Arial"/>
                <w:lang w:val="en-US"/>
              </w:rPr>
            </w:pPr>
            <w:ins w:id="770" w:author="Li, Qiming" w:date="2018-10-12T00:34:00Z">
              <w:r w:rsidRPr="003F514D">
                <w:rPr>
                  <w:rFonts w:cs="Arial"/>
                  <w:lang w:val="en-US"/>
                </w:rPr>
                <w:lastRenderedPageBreak/>
                <w:t>Duplex mode</w:t>
              </w:r>
            </w:ins>
          </w:p>
        </w:tc>
        <w:tc>
          <w:tcPr>
            <w:tcW w:w="1134" w:type="dxa"/>
            <w:tcBorders>
              <w:top w:val="single" w:sz="4" w:space="0" w:color="auto"/>
              <w:left w:val="single" w:sz="4" w:space="0" w:color="auto"/>
              <w:right w:val="single" w:sz="4" w:space="0" w:color="auto"/>
            </w:tcBorders>
            <w:vAlign w:val="center"/>
          </w:tcPr>
          <w:p w14:paraId="0D016179" w14:textId="77777777" w:rsidR="007C2C5F" w:rsidRPr="003F514D" w:rsidRDefault="007C2C5F" w:rsidP="004D327C">
            <w:pPr>
              <w:pStyle w:val="TAC"/>
              <w:ind w:left="57" w:hanging="57"/>
              <w:rPr>
                <w:ins w:id="771"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tcPr>
          <w:p w14:paraId="090508C5" w14:textId="77777777" w:rsidR="007C2C5F" w:rsidRPr="004D327C" w:rsidRDefault="007C2C5F" w:rsidP="004D327C">
            <w:pPr>
              <w:pStyle w:val="TAC"/>
              <w:rPr>
                <w:ins w:id="772" w:author="Li, Qiming" w:date="2018-10-12T00:34:00Z"/>
                <w:rFonts w:cs="Arial"/>
                <w:lang w:val="en-US"/>
              </w:rPr>
            </w:pPr>
            <w:ins w:id="773" w:author="Li, Qiming" w:date="2018-10-12T00:34:00Z">
              <w:r w:rsidRPr="004D327C">
                <w:rPr>
                  <w:rFonts w:cs="Arial"/>
                  <w:lang w:val="en-US"/>
                </w:rPr>
                <w:t>TDD</w:t>
              </w:r>
            </w:ins>
          </w:p>
        </w:tc>
      </w:tr>
      <w:tr w:rsidR="007C2C5F" w14:paraId="2B81D2D6" w14:textId="77777777" w:rsidTr="004D327C">
        <w:trPr>
          <w:trHeight w:val="42"/>
          <w:jc w:val="center"/>
          <w:ins w:id="774" w:author="Li, Qiming" w:date="2018-10-12T00:34:00Z"/>
        </w:trPr>
        <w:tc>
          <w:tcPr>
            <w:tcW w:w="3805" w:type="dxa"/>
            <w:tcBorders>
              <w:top w:val="single" w:sz="4" w:space="0" w:color="auto"/>
              <w:left w:val="single" w:sz="4" w:space="0" w:color="auto"/>
              <w:right w:val="single" w:sz="4" w:space="0" w:color="auto"/>
            </w:tcBorders>
            <w:vAlign w:val="center"/>
          </w:tcPr>
          <w:p w14:paraId="03C19D22" w14:textId="77777777" w:rsidR="007C2C5F" w:rsidRPr="003F514D" w:rsidRDefault="007C2C5F" w:rsidP="004D327C">
            <w:pPr>
              <w:pStyle w:val="TAL"/>
              <w:rPr>
                <w:ins w:id="775" w:author="Li, Qiming" w:date="2018-10-12T00:34:00Z"/>
                <w:rFonts w:cs="Arial"/>
                <w:lang w:val="en-US"/>
              </w:rPr>
            </w:pPr>
            <w:ins w:id="776" w:author="Li, Qiming" w:date="2018-10-12T00:34:00Z">
              <w:r w:rsidRPr="003F514D">
                <w:rPr>
                  <w:rFonts w:cs="Arial"/>
                  <w:lang w:val="en-US"/>
                </w:rPr>
                <w:t>TDD configuration</w:t>
              </w:r>
            </w:ins>
          </w:p>
        </w:tc>
        <w:tc>
          <w:tcPr>
            <w:tcW w:w="1134" w:type="dxa"/>
            <w:tcBorders>
              <w:top w:val="single" w:sz="4" w:space="0" w:color="auto"/>
              <w:left w:val="single" w:sz="4" w:space="0" w:color="auto"/>
              <w:right w:val="single" w:sz="4" w:space="0" w:color="auto"/>
            </w:tcBorders>
            <w:vAlign w:val="center"/>
          </w:tcPr>
          <w:p w14:paraId="35B5E59D" w14:textId="77777777" w:rsidR="007C2C5F" w:rsidRPr="003F514D" w:rsidRDefault="007C2C5F" w:rsidP="004D327C">
            <w:pPr>
              <w:pStyle w:val="TAC"/>
              <w:rPr>
                <w:ins w:id="777"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1E367DB9" w14:textId="77777777" w:rsidR="007C2C5F" w:rsidRPr="004D327C" w:rsidRDefault="007C2C5F" w:rsidP="004D327C">
            <w:pPr>
              <w:keepNext/>
              <w:keepLines/>
              <w:spacing w:after="0"/>
              <w:jc w:val="center"/>
              <w:rPr>
                <w:ins w:id="778" w:author="Li, Qiming" w:date="2018-10-12T00:34:00Z"/>
                <w:rFonts w:ascii="Arial" w:eastAsia="Times New Roman" w:hAnsi="Arial" w:cs="Arial"/>
                <w:sz w:val="18"/>
                <w:lang w:val="en-US"/>
              </w:rPr>
            </w:pPr>
            <w:ins w:id="779" w:author="Li, Qiming" w:date="2018-10-12T00:34:00Z">
              <w:r>
                <w:rPr>
                  <w:rFonts w:ascii="Arial" w:eastAsia="Times New Roman" w:hAnsi="Arial" w:cs="Arial"/>
                  <w:sz w:val="18"/>
                  <w:lang w:val="en-US"/>
                </w:rPr>
                <w:t>TDDConf.3</w:t>
              </w:r>
              <w:r w:rsidRPr="004D327C">
                <w:rPr>
                  <w:rFonts w:ascii="Arial" w:eastAsia="Times New Roman" w:hAnsi="Arial" w:cs="Arial"/>
                  <w:sz w:val="18"/>
                  <w:lang w:val="en-US"/>
                </w:rPr>
                <w:t>.1</w:t>
              </w:r>
            </w:ins>
          </w:p>
        </w:tc>
      </w:tr>
      <w:tr w:rsidR="007C2C5F" w14:paraId="5BCD338C" w14:textId="77777777" w:rsidTr="004D327C">
        <w:trPr>
          <w:trHeight w:val="42"/>
          <w:jc w:val="center"/>
          <w:ins w:id="780" w:author="Li, Qiming" w:date="2018-10-12T00:34:00Z"/>
        </w:trPr>
        <w:tc>
          <w:tcPr>
            <w:tcW w:w="3805" w:type="dxa"/>
            <w:tcBorders>
              <w:top w:val="single" w:sz="4" w:space="0" w:color="auto"/>
              <w:left w:val="single" w:sz="4" w:space="0" w:color="auto"/>
              <w:right w:val="single" w:sz="4" w:space="0" w:color="auto"/>
            </w:tcBorders>
            <w:vAlign w:val="center"/>
          </w:tcPr>
          <w:p w14:paraId="2E823129" w14:textId="77777777" w:rsidR="007C2C5F" w:rsidRPr="003F514D" w:rsidRDefault="007C2C5F" w:rsidP="004D327C">
            <w:pPr>
              <w:pStyle w:val="TAL"/>
              <w:rPr>
                <w:ins w:id="781" w:author="Li, Qiming" w:date="2018-10-12T00:34:00Z"/>
                <w:rFonts w:cs="Arial"/>
                <w:lang w:val="en-US"/>
              </w:rPr>
            </w:pPr>
            <w:ins w:id="782" w:author="Li, Qiming" w:date="2018-10-12T00:34:00Z">
              <w:r w:rsidRPr="003F514D">
                <w:rPr>
                  <w:rFonts w:cs="Arial"/>
                  <w:lang w:val="en-US"/>
                </w:rPr>
                <w:t>BW</w:t>
              </w:r>
              <w:r w:rsidRPr="003F514D">
                <w:rPr>
                  <w:rFonts w:cs="Arial"/>
                  <w:vertAlign w:val="subscript"/>
                  <w:lang w:val="en-US"/>
                </w:rPr>
                <w:t>channel</w:t>
              </w:r>
            </w:ins>
          </w:p>
        </w:tc>
        <w:tc>
          <w:tcPr>
            <w:tcW w:w="1134" w:type="dxa"/>
            <w:tcBorders>
              <w:top w:val="single" w:sz="4" w:space="0" w:color="auto"/>
              <w:left w:val="single" w:sz="4" w:space="0" w:color="auto"/>
              <w:right w:val="single" w:sz="4" w:space="0" w:color="auto"/>
            </w:tcBorders>
            <w:vAlign w:val="center"/>
          </w:tcPr>
          <w:p w14:paraId="53A4CE6E" w14:textId="77777777" w:rsidR="007C2C5F" w:rsidRPr="003F514D" w:rsidRDefault="007C2C5F" w:rsidP="004D327C">
            <w:pPr>
              <w:pStyle w:val="TAC"/>
              <w:rPr>
                <w:ins w:id="783" w:author="Li, Qiming" w:date="2018-10-12T00:34:00Z"/>
                <w:rFonts w:cs="Arial"/>
                <w:lang w:val="en-US"/>
              </w:rPr>
            </w:pPr>
            <w:ins w:id="784" w:author="Li, Qiming" w:date="2018-10-12T00:34:00Z">
              <w:r w:rsidRPr="003F514D">
                <w:rPr>
                  <w:rFonts w:cs="Arial"/>
                  <w:lang w:val="en-US"/>
                </w:rPr>
                <w:t>MHz</w:t>
              </w:r>
            </w:ins>
          </w:p>
        </w:tc>
        <w:tc>
          <w:tcPr>
            <w:tcW w:w="4655" w:type="dxa"/>
            <w:gridSpan w:val="2"/>
            <w:tcBorders>
              <w:top w:val="single" w:sz="4" w:space="0" w:color="auto"/>
              <w:left w:val="single" w:sz="4" w:space="0" w:color="auto"/>
              <w:right w:val="single" w:sz="4" w:space="0" w:color="auto"/>
            </w:tcBorders>
            <w:vAlign w:val="center"/>
          </w:tcPr>
          <w:p w14:paraId="7490384F" w14:textId="77777777" w:rsidR="007C2C5F" w:rsidRPr="00765B0F" w:rsidRDefault="007C2C5F" w:rsidP="004D327C">
            <w:pPr>
              <w:keepNext/>
              <w:keepLines/>
              <w:spacing w:after="0"/>
              <w:jc w:val="center"/>
              <w:rPr>
                <w:ins w:id="785" w:author="Li, Qiming" w:date="2018-10-12T00:34:00Z"/>
                <w:rFonts w:ascii="Arial" w:hAnsi="Arial" w:cs="Arial"/>
                <w:sz w:val="18"/>
                <w:szCs w:val="18"/>
                <w:lang w:val="de-DE"/>
              </w:rPr>
            </w:pPr>
            <w:ins w:id="786" w:author="Li, Qiming" w:date="2018-10-12T00:34: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7C2C5F" w14:paraId="3757035E" w14:textId="77777777" w:rsidTr="004D327C">
        <w:trPr>
          <w:trHeight w:val="53"/>
          <w:jc w:val="center"/>
          <w:ins w:id="787" w:author="Li, Qiming" w:date="2018-10-12T00:34:00Z"/>
        </w:trPr>
        <w:tc>
          <w:tcPr>
            <w:tcW w:w="3805" w:type="dxa"/>
            <w:tcBorders>
              <w:left w:val="single" w:sz="4" w:space="0" w:color="auto"/>
              <w:right w:val="single" w:sz="4" w:space="0" w:color="auto"/>
            </w:tcBorders>
            <w:vAlign w:val="center"/>
          </w:tcPr>
          <w:p w14:paraId="6A3F5DA5" w14:textId="77777777" w:rsidR="007C2C5F" w:rsidRPr="003F514D" w:rsidRDefault="007C2C5F" w:rsidP="004D327C">
            <w:pPr>
              <w:pStyle w:val="TAL"/>
              <w:rPr>
                <w:ins w:id="788" w:author="Li, Qiming" w:date="2018-10-12T00:34:00Z"/>
                <w:rFonts w:cs="Arial"/>
              </w:rPr>
            </w:pPr>
            <w:ins w:id="789" w:author="Li, Qiming" w:date="2018-10-12T00:34:00Z">
              <w:r w:rsidRPr="003F514D">
                <w:rPr>
                  <w:rFonts w:cs="Arial"/>
                  <w:lang w:val="en-US"/>
                </w:rPr>
                <w:t>BWP BW</w:t>
              </w:r>
            </w:ins>
          </w:p>
        </w:tc>
        <w:tc>
          <w:tcPr>
            <w:tcW w:w="1134" w:type="dxa"/>
            <w:tcBorders>
              <w:left w:val="single" w:sz="4" w:space="0" w:color="auto"/>
              <w:right w:val="single" w:sz="4" w:space="0" w:color="auto"/>
            </w:tcBorders>
            <w:vAlign w:val="center"/>
          </w:tcPr>
          <w:p w14:paraId="1BF87057" w14:textId="77777777" w:rsidR="007C2C5F" w:rsidRPr="003F514D" w:rsidRDefault="007C2C5F" w:rsidP="004D327C">
            <w:pPr>
              <w:pStyle w:val="TAC"/>
              <w:rPr>
                <w:ins w:id="790" w:author="Li, Qiming" w:date="2018-10-12T00:34:00Z"/>
                <w:rFonts w:cs="Arial"/>
                <w:lang w:val="en-US"/>
              </w:rPr>
            </w:pPr>
            <w:ins w:id="791" w:author="Li, Qiming" w:date="2018-10-12T00:34:00Z">
              <w:r>
                <w:rPr>
                  <w:rFonts w:cs="Arial"/>
                  <w:lang w:val="en-US"/>
                </w:rPr>
                <w:t>MHz</w:t>
              </w:r>
            </w:ins>
          </w:p>
        </w:tc>
        <w:tc>
          <w:tcPr>
            <w:tcW w:w="4655" w:type="dxa"/>
            <w:gridSpan w:val="2"/>
            <w:tcBorders>
              <w:left w:val="single" w:sz="4" w:space="0" w:color="auto"/>
              <w:right w:val="single" w:sz="4" w:space="0" w:color="auto"/>
            </w:tcBorders>
            <w:vAlign w:val="center"/>
          </w:tcPr>
          <w:p w14:paraId="24FA7493" w14:textId="77777777" w:rsidR="007C2C5F" w:rsidRPr="00765B0F" w:rsidRDefault="007C2C5F" w:rsidP="004D327C">
            <w:pPr>
              <w:keepNext/>
              <w:keepLines/>
              <w:spacing w:after="0"/>
              <w:jc w:val="center"/>
              <w:rPr>
                <w:ins w:id="792" w:author="Li, Qiming" w:date="2018-10-12T00:34:00Z"/>
                <w:rFonts w:ascii="Arial" w:hAnsi="Arial"/>
                <w:sz w:val="18"/>
                <w:szCs w:val="18"/>
              </w:rPr>
            </w:pPr>
            <w:ins w:id="793" w:author="Li, Qiming" w:date="2018-10-12T00:34:00Z">
              <w:r>
                <w:rPr>
                  <w:rFonts w:eastAsia="Malgun Gothic"/>
                  <w:szCs w:val="18"/>
                </w:rPr>
                <w:t xml:space="preserve">100: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ins>
          </w:p>
        </w:tc>
      </w:tr>
      <w:tr w:rsidR="007C2C5F" w14:paraId="42868017" w14:textId="77777777" w:rsidTr="004D327C">
        <w:trPr>
          <w:trHeight w:val="42"/>
          <w:jc w:val="center"/>
          <w:ins w:id="794" w:author="Li, Qiming" w:date="2018-10-12T00:34:00Z"/>
        </w:trPr>
        <w:tc>
          <w:tcPr>
            <w:tcW w:w="3805" w:type="dxa"/>
            <w:tcBorders>
              <w:left w:val="single" w:sz="4" w:space="0" w:color="auto"/>
              <w:bottom w:val="single" w:sz="4" w:space="0" w:color="auto"/>
              <w:right w:val="single" w:sz="4" w:space="0" w:color="auto"/>
            </w:tcBorders>
            <w:vAlign w:val="center"/>
          </w:tcPr>
          <w:p w14:paraId="2029106E" w14:textId="77777777" w:rsidR="007C2C5F" w:rsidRPr="003F514D" w:rsidRDefault="007C2C5F" w:rsidP="004D327C">
            <w:pPr>
              <w:pStyle w:val="TAL"/>
              <w:rPr>
                <w:ins w:id="795" w:author="Li, Qiming" w:date="2018-10-12T00:34:00Z"/>
                <w:rFonts w:cs="Arial"/>
              </w:rPr>
            </w:pPr>
            <w:ins w:id="796" w:author="Li, Qiming" w:date="2018-10-12T00:34:00Z">
              <w:r w:rsidRPr="003F514D">
                <w:rPr>
                  <w:rFonts w:cs="Arial"/>
                  <w:lang w:val="en-US"/>
                </w:rPr>
                <w:t>DRx Cycle</w:t>
              </w:r>
            </w:ins>
          </w:p>
        </w:tc>
        <w:tc>
          <w:tcPr>
            <w:tcW w:w="1134" w:type="dxa"/>
            <w:tcBorders>
              <w:left w:val="single" w:sz="4" w:space="0" w:color="auto"/>
              <w:bottom w:val="single" w:sz="4" w:space="0" w:color="auto"/>
              <w:right w:val="single" w:sz="4" w:space="0" w:color="auto"/>
            </w:tcBorders>
            <w:vAlign w:val="center"/>
          </w:tcPr>
          <w:p w14:paraId="62681949" w14:textId="77777777" w:rsidR="007C2C5F" w:rsidRPr="003F514D" w:rsidRDefault="007C2C5F" w:rsidP="004D327C">
            <w:pPr>
              <w:pStyle w:val="TAC"/>
              <w:rPr>
                <w:ins w:id="797" w:author="Li, Qiming" w:date="2018-10-12T00:34:00Z"/>
                <w:rFonts w:cs="Arial"/>
                <w:lang w:val="en-US"/>
              </w:rPr>
            </w:pPr>
            <w:ins w:id="798" w:author="Li, Qiming" w:date="2018-10-12T00:34:00Z">
              <w:r w:rsidRPr="003F514D">
                <w:rPr>
                  <w:rFonts w:cs="Arial"/>
                  <w:lang w:val="en-US"/>
                </w:rPr>
                <w:t>ms</w:t>
              </w:r>
            </w:ins>
          </w:p>
        </w:tc>
        <w:tc>
          <w:tcPr>
            <w:tcW w:w="4655" w:type="dxa"/>
            <w:gridSpan w:val="2"/>
            <w:tcBorders>
              <w:left w:val="single" w:sz="4" w:space="0" w:color="auto"/>
              <w:bottom w:val="single" w:sz="4" w:space="0" w:color="auto"/>
              <w:right w:val="single" w:sz="4" w:space="0" w:color="auto"/>
            </w:tcBorders>
            <w:vAlign w:val="center"/>
          </w:tcPr>
          <w:p w14:paraId="4E9EF0BE" w14:textId="77777777" w:rsidR="007C2C5F" w:rsidRPr="004D327C" w:rsidRDefault="007C2C5F" w:rsidP="004D327C">
            <w:pPr>
              <w:keepNext/>
              <w:keepLines/>
              <w:spacing w:after="0"/>
              <w:jc w:val="center"/>
              <w:rPr>
                <w:ins w:id="799" w:author="Li, Qiming" w:date="2018-10-12T00:34:00Z"/>
                <w:rFonts w:ascii="Arial" w:eastAsia="Times New Roman" w:hAnsi="Arial" w:cs="Arial"/>
                <w:sz w:val="18"/>
                <w:lang w:val="en-US"/>
              </w:rPr>
            </w:pPr>
            <w:ins w:id="800" w:author="Li, Qiming" w:date="2018-10-12T00:34:00Z">
              <w:r w:rsidRPr="004D327C">
                <w:rPr>
                  <w:rFonts w:ascii="Arial" w:hAnsi="Arial" w:cs="Arial"/>
                  <w:sz w:val="18"/>
                  <w:lang w:val="en-US"/>
                </w:rPr>
                <w:t>Not Applicable</w:t>
              </w:r>
            </w:ins>
          </w:p>
        </w:tc>
      </w:tr>
      <w:tr w:rsidR="007C2C5F" w14:paraId="1BACEF79" w14:textId="77777777" w:rsidTr="004D327C">
        <w:trPr>
          <w:trHeight w:val="44"/>
          <w:jc w:val="center"/>
          <w:ins w:id="801" w:author="Li, Qiming" w:date="2018-10-12T00:34:00Z"/>
        </w:trPr>
        <w:tc>
          <w:tcPr>
            <w:tcW w:w="3805" w:type="dxa"/>
            <w:tcBorders>
              <w:top w:val="single" w:sz="4" w:space="0" w:color="auto"/>
              <w:left w:val="single" w:sz="4" w:space="0" w:color="auto"/>
              <w:right w:val="single" w:sz="4" w:space="0" w:color="auto"/>
            </w:tcBorders>
            <w:vAlign w:val="center"/>
            <w:hideMark/>
          </w:tcPr>
          <w:p w14:paraId="3CECCEBE" w14:textId="77777777" w:rsidR="007C2C5F" w:rsidRPr="003F514D" w:rsidRDefault="007C2C5F" w:rsidP="004D327C">
            <w:pPr>
              <w:pStyle w:val="TAL"/>
              <w:rPr>
                <w:ins w:id="802" w:author="Li, Qiming" w:date="2018-10-12T00:34:00Z"/>
                <w:rFonts w:cs="Arial"/>
                <w:lang w:val="en-US"/>
              </w:rPr>
            </w:pPr>
            <w:ins w:id="803" w:author="Li, Qiming" w:date="2018-10-12T00:34:00Z">
              <w:r w:rsidRPr="003F514D">
                <w:rPr>
                  <w:rFonts w:cs="Arial"/>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63C42770" w14:textId="77777777" w:rsidR="007C2C5F" w:rsidRPr="003F514D" w:rsidRDefault="007C2C5F" w:rsidP="004D327C">
            <w:pPr>
              <w:pStyle w:val="TAC"/>
              <w:rPr>
                <w:ins w:id="804"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7729DA69" w14:textId="77777777" w:rsidR="007C2C5F" w:rsidRPr="003F514D" w:rsidRDefault="007C2C5F" w:rsidP="004D327C">
            <w:pPr>
              <w:pStyle w:val="TAC"/>
              <w:rPr>
                <w:ins w:id="805" w:author="Li, Qiming" w:date="2018-10-12T00:34:00Z"/>
                <w:rFonts w:cs="Arial"/>
                <w:lang w:val="en-US"/>
              </w:rPr>
            </w:pPr>
            <w:ins w:id="806" w:author="Li, Qiming" w:date="2018-10-12T00:34:00Z">
              <w:r>
                <w:rPr>
                  <w:rFonts w:cs="Arial"/>
                </w:rPr>
                <w:t>SR.3.1 TDD</w:t>
              </w:r>
              <w:r>
                <w:rPr>
                  <w:rFonts w:cs="Arial"/>
                  <w:lang w:val="en-US"/>
                </w:rPr>
                <w:t xml:space="preserve"> </w:t>
              </w:r>
            </w:ins>
          </w:p>
        </w:tc>
      </w:tr>
      <w:tr w:rsidR="007C2C5F" w14:paraId="060DF34D" w14:textId="77777777" w:rsidTr="004D327C">
        <w:trPr>
          <w:trHeight w:val="107"/>
          <w:jc w:val="center"/>
          <w:ins w:id="807" w:author="Li, Qiming" w:date="2018-10-12T00:34:00Z"/>
        </w:trPr>
        <w:tc>
          <w:tcPr>
            <w:tcW w:w="3805" w:type="dxa"/>
            <w:tcBorders>
              <w:top w:val="single" w:sz="4" w:space="0" w:color="auto"/>
              <w:left w:val="single" w:sz="4" w:space="0" w:color="auto"/>
              <w:right w:val="single" w:sz="4" w:space="0" w:color="auto"/>
            </w:tcBorders>
            <w:vAlign w:val="center"/>
          </w:tcPr>
          <w:p w14:paraId="546BBC37" w14:textId="77777777" w:rsidR="007C2C5F" w:rsidRPr="003F514D" w:rsidRDefault="007C2C5F" w:rsidP="004D327C">
            <w:pPr>
              <w:pStyle w:val="TAL"/>
              <w:rPr>
                <w:ins w:id="808" w:author="Li, Qiming" w:date="2018-10-12T00:34:00Z"/>
                <w:rFonts w:cs="Arial"/>
                <w:lang w:val="en-US"/>
              </w:rPr>
            </w:pPr>
            <w:ins w:id="809" w:author="Li, Qiming" w:date="2018-10-12T00:34:00Z">
              <w:r w:rsidRPr="003F514D">
                <w:rPr>
                  <w:rFonts w:cs="v5.0.0"/>
                </w:rPr>
                <w:t>CORESET Reference Channel</w:t>
              </w:r>
            </w:ins>
          </w:p>
        </w:tc>
        <w:tc>
          <w:tcPr>
            <w:tcW w:w="1134" w:type="dxa"/>
            <w:tcBorders>
              <w:top w:val="single" w:sz="4" w:space="0" w:color="auto"/>
              <w:left w:val="single" w:sz="4" w:space="0" w:color="auto"/>
              <w:right w:val="single" w:sz="4" w:space="0" w:color="auto"/>
            </w:tcBorders>
            <w:vAlign w:val="center"/>
          </w:tcPr>
          <w:p w14:paraId="442059DB" w14:textId="77777777" w:rsidR="007C2C5F" w:rsidRPr="003F514D" w:rsidRDefault="007C2C5F" w:rsidP="004D327C">
            <w:pPr>
              <w:pStyle w:val="TAC"/>
              <w:rPr>
                <w:ins w:id="810" w:author="Li, Qiming" w:date="2018-10-12T00:34:00Z"/>
                <w:rFonts w:cs="Arial"/>
                <w:lang w:val="en-US"/>
              </w:rPr>
            </w:pPr>
          </w:p>
        </w:tc>
        <w:tc>
          <w:tcPr>
            <w:tcW w:w="4655" w:type="dxa"/>
            <w:gridSpan w:val="2"/>
            <w:tcBorders>
              <w:top w:val="single" w:sz="4" w:space="0" w:color="auto"/>
              <w:left w:val="single" w:sz="4" w:space="0" w:color="auto"/>
              <w:right w:val="single" w:sz="4" w:space="0" w:color="auto"/>
            </w:tcBorders>
            <w:vAlign w:val="center"/>
          </w:tcPr>
          <w:p w14:paraId="2823F22A" w14:textId="77777777" w:rsidR="007C2C5F" w:rsidRPr="003F514D" w:rsidRDefault="007C2C5F" w:rsidP="004D327C">
            <w:pPr>
              <w:pStyle w:val="TAC"/>
              <w:rPr>
                <w:ins w:id="811" w:author="Li, Qiming" w:date="2018-10-12T00:34:00Z"/>
                <w:rFonts w:cs="Arial"/>
                <w:lang w:val="en-US"/>
              </w:rPr>
            </w:pPr>
            <w:ins w:id="812" w:author="Li, Qiming" w:date="2018-10-12T00:34:00Z">
              <w:r>
                <w:rPr>
                  <w:rFonts w:cs="Arial"/>
                </w:rPr>
                <w:t>CR.3.1 TDD</w:t>
              </w:r>
              <w:r>
                <w:rPr>
                  <w:rFonts w:cs="Arial"/>
                  <w:lang w:val="en-US"/>
                </w:rPr>
                <w:t xml:space="preserve"> </w:t>
              </w:r>
            </w:ins>
          </w:p>
        </w:tc>
      </w:tr>
      <w:tr w:rsidR="007C2C5F" w14:paraId="66699335" w14:textId="77777777" w:rsidTr="004D327C">
        <w:trPr>
          <w:trHeight w:val="42"/>
          <w:jc w:val="center"/>
          <w:ins w:id="813"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603B93BB" w14:textId="77777777" w:rsidR="007C2C5F" w:rsidRPr="003F514D" w:rsidRDefault="007C2C5F" w:rsidP="004D327C">
            <w:pPr>
              <w:pStyle w:val="TAL"/>
              <w:rPr>
                <w:ins w:id="814" w:author="Li, Qiming" w:date="2018-10-12T00:34:00Z"/>
                <w:rFonts w:cs="Arial"/>
                <w:lang w:val="da-DK"/>
              </w:rPr>
            </w:pPr>
            <w:ins w:id="815" w:author="Li, Qiming" w:date="2018-10-12T00:34:00Z">
              <w:r w:rsidRPr="003F514D">
                <w:rPr>
                  <w:rFonts w:cs="Arial"/>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689F6711" w14:textId="77777777" w:rsidR="007C2C5F" w:rsidRPr="003F514D" w:rsidRDefault="007C2C5F" w:rsidP="004D327C">
            <w:pPr>
              <w:pStyle w:val="TAC"/>
              <w:rPr>
                <w:ins w:id="816" w:author="Li, Qiming" w:date="2018-10-12T00:34:00Z"/>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4641D3DD" w14:textId="77777777" w:rsidR="007C2C5F" w:rsidRPr="003F514D" w:rsidRDefault="007C2C5F" w:rsidP="004D327C">
            <w:pPr>
              <w:pStyle w:val="TAC"/>
              <w:rPr>
                <w:ins w:id="817" w:author="Li, Qiming" w:date="2018-10-12T00:34:00Z"/>
                <w:rFonts w:cs="Arial"/>
                <w:lang w:val="en-US"/>
              </w:rPr>
            </w:pPr>
            <w:ins w:id="818" w:author="Li, Qiming" w:date="2018-10-12T00:34:00Z">
              <w:r w:rsidRPr="003F514D">
                <w:rPr>
                  <w:snapToGrid w:val="0"/>
                </w:rPr>
                <w:t>OCNG pattern 1</w:t>
              </w:r>
            </w:ins>
          </w:p>
        </w:tc>
      </w:tr>
      <w:tr w:rsidR="007C2C5F" w14:paraId="11B513E6" w14:textId="77777777" w:rsidTr="004D327C">
        <w:trPr>
          <w:trHeight w:val="42"/>
          <w:jc w:val="center"/>
          <w:ins w:id="819" w:author="Li, Qiming" w:date="2018-10-12T00:34:00Z"/>
        </w:trPr>
        <w:tc>
          <w:tcPr>
            <w:tcW w:w="3805" w:type="dxa"/>
            <w:tcBorders>
              <w:top w:val="single" w:sz="4" w:space="0" w:color="auto"/>
              <w:left w:val="single" w:sz="4" w:space="0" w:color="auto"/>
              <w:right w:val="single" w:sz="4" w:space="0" w:color="auto"/>
            </w:tcBorders>
            <w:vAlign w:val="center"/>
          </w:tcPr>
          <w:p w14:paraId="7B4154DB" w14:textId="77777777" w:rsidR="007C2C5F" w:rsidRPr="003F514D" w:rsidRDefault="007C2C5F" w:rsidP="004D327C">
            <w:pPr>
              <w:pStyle w:val="TAL"/>
              <w:rPr>
                <w:ins w:id="820" w:author="Li, Qiming" w:date="2018-10-12T00:34:00Z"/>
                <w:rFonts w:cs="Arial"/>
                <w:lang w:val="da-DK"/>
              </w:rPr>
            </w:pPr>
            <w:ins w:id="821" w:author="Li, Qiming" w:date="2018-10-12T00:34:00Z">
              <w:r w:rsidRPr="003F514D">
                <w:rPr>
                  <w:rFonts w:cs="Arial"/>
                  <w:lang w:val="da-DK"/>
                </w:rPr>
                <w:t>SMTC configuration</w:t>
              </w:r>
            </w:ins>
          </w:p>
        </w:tc>
        <w:tc>
          <w:tcPr>
            <w:tcW w:w="1134" w:type="dxa"/>
            <w:tcBorders>
              <w:top w:val="single" w:sz="4" w:space="0" w:color="auto"/>
              <w:left w:val="single" w:sz="4" w:space="0" w:color="auto"/>
              <w:right w:val="single" w:sz="4" w:space="0" w:color="auto"/>
            </w:tcBorders>
            <w:vAlign w:val="center"/>
          </w:tcPr>
          <w:p w14:paraId="14615863" w14:textId="77777777" w:rsidR="007C2C5F" w:rsidRPr="003F514D" w:rsidRDefault="007C2C5F" w:rsidP="004D327C">
            <w:pPr>
              <w:pStyle w:val="TAC"/>
              <w:rPr>
                <w:ins w:id="822" w:author="Li, Qiming" w:date="2018-10-12T00:34:00Z"/>
                <w:rFonts w:cs="Arial"/>
                <w:lang w:val="da-DK"/>
              </w:rPr>
            </w:pPr>
          </w:p>
        </w:tc>
        <w:tc>
          <w:tcPr>
            <w:tcW w:w="4655" w:type="dxa"/>
            <w:gridSpan w:val="2"/>
            <w:tcBorders>
              <w:top w:val="single" w:sz="4" w:space="0" w:color="auto"/>
              <w:left w:val="single" w:sz="4" w:space="0" w:color="auto"/>
              <w:right w:val="single" w:sz="4" w:space="0" w:color="auto"/>
            </w:tcBorders>
            <w:vAlign w:val="center"/>
          </w:tcPr>
          <w:p w14:paraId="75888722" w14:textId="77777777" w:rsidR="007C2C5F" w:rsidRPr="003F514D" w:rsidRDefault="007C2C5F" w:rsidP="004D327C">
            <w:pPr>
              <w:pStyle w:val="TAC"/>
              <w:rPr>
                <w:ins w:id="823" w:author="Li, Qiming" w:date="2018-10-12T00:34:00Z"/>
                <w:rFonts w:cs="Arial"/>
                <w:lang w:val="en-US"/>
              </w:rPr>
            </w:pPr>
            <w:ins w:id="824" w:author="Li, Qiming" w:date="2018-10-12T00:34:00Z">
              <w:r>
                <w:rPr>
                  <w:rFonts w:cs="Arial"/>
                </w:rPr>
                <w:t>SMTC.1 FR2</w:t>
              </w:r>
            </w:ins>
          </w:p>
        </w:tc>
      </w:tr>
      <w:tr w:rsidR="007C2C5F" w:rsidRPr="003F514D" w14:paraId="1C9303A8" w14:textId="77777777" w:rsidTr="004D327C">
        <w:trPr>
          <w:trHeight w:val="42"/>
          <w:jc w:val="center"/>
          <w:ins w:id="825" w:author="Li, Qiming" w:date="2018-10-12T00:34:00Z"/>
        </w:trPr>
        <w:tc>
          <w:tcPr>
            <w:tcW w:w="3805" w:type="dxa"/>
            <w:tcBorders>
              <w:top w:val="single" w:sz="4" w:space="0" w:color="auto"/>
              <w:left w:val="single" w:sz="4" w:space="0" w:color="auto"/>
              <w:right w:val="single" w:sz="4" w:space="0" w:color="auto"/>
            </w:tcBorders>
            <w:vAlign w:val="center"/>
          </w:tcPr>
          <w:p w14:paraId="6AC90B6F" w14:textId="77777777" w:rsidR="007C2C5F" w:rsidRPr="003F514D" w:rsidRDefault="007C2C5F" w:rsidP="004D327C">
            <w:pPr>
              <w:pStyle w:val="TAL"/>
              <w:rPr>
                <w:ins w:id="826" w:author="Li, Qiming" w:date="2018-10-12T00:34:00Z"/>
                <w:rFonts w:cs="Arial"/>
                <w:lang w:val="da-DK"/>
              </w:rPr>
            </w:pPr>
            <w:ins w:id="827" w:author="Li, Qiming" w:date="2018-10-12T00:34:00Z">
              <w:r w:rsidRPr="003F514D">
                <w:rPr>
                  <w:rFonts w:cs="Arial"/>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3DC899F6" w14:textId="77777777" w:rsidR="007C2C5F" w:rsidRPr="003F514D" w:rsidRDefault="007C2C5F" w:rsidP="004D327C">
            <w:pPr>
              <w:pStyle w:val="TAC"/>
              <w:rPr>
                <w:ins w:id="828" w:author="Li, Qiming" w:date="2018-10-12T00:34:00Z"/>
                <w:rFonts w:cs="Arial"/>
                <w:lang w:val="da-DK"/>
              </w:rPr>
            </w:pPr>
            <w:ins w:id="829"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53C736ED" w14:textId="77777777" w:rsidR="007C2C5F" w:rsidRPr="003F514D" w:rsidRDefault="007C2C5F" w:rsidP="004D327C">
            <w:pPr>
              <w:pStyle w:val="TAC"/>
              <w:rPr>
                <w:ins w:id="830" w:author="Li, Qiming" w:date="2018-10-12T00:34:00Z"/>
                <w:rFonts w:cs="Arial"/>
                <w:lang w:val="en-US"/>
              </w:rPr>
            </w:pPr>
            <w:ins w:id="831" w:author="Li, Qiming" w:date="2018-10-12T00:34:00Z">
              <w:r>
                <w:rPr>
                  <w:rFonts w:cs="Arial"/>
                  <w:lang w:val="en-US"/>
                </w:rPr>
                <w:t>120 kHz</w:t>
              </w:r>
            </w:ins>
          </w:p>
        </w:tc>
      </w:tr>
      <w:tr w:rsidR="007C2C5F" w14:paraId="386834A5" w14:textId="77777777" w:rsidTr="004D327C">
        <w:trPr>
          <w:trHeight w:val="44"/>
          <w:jc w:val="center"/>
          <w:ins w:id="832" w:author="Li, Qiming" w:date="2018-10-12T00:34:00Z"/>
        </w:trPr>
        <w:tc>
          <w:tcPr>
            <w:tcW w:w="3805" w:type="dxa"/>
            <w:tcBorders>
              <w:top w:val="single" w:sz="4" w:space="0" w:color="auto"/>
              <w:left w:val="single" w:sz="4" w:space="0" w:color="auto"/>
              <w:right w:val="single" w:sz="4" w:space="0" w:color="auto"/>
            </w:tcBorders>
            <w:vAlign w:val="center"/>
          </w:tcPr>
          <w:p w14:paraId="4F000A8A" w14:textId="77777777" w:rsidR="007C2C5F" w:rsidRPr="003F514D" w:rsidRDefault="007C2C5F" w:rsidP="004D327C">
            <w:pPr>
              <w:pStyle w:val="TAL"/>
              <w:rPr>
                <w:ins w:id="833" w:author="Li, Qiming" w:date="2018-10-12T00:34:00Z"/>
                <w:rFonts w:cs="Arial"/>
                <w:lang w:val="da-DK"/>
              </w:rPr>
            </w:pPr>
            <w:ins w:id="834" w:author="Li, Qiming" w:date="2018-10-12T00:34:00Z">
              <w:r w:rsidRPr="003F514D">
                <w:rPr>
                  <w:rFonts w:cs="Arial"/>
                  <w:lang w:val="da-DK"/>
                </w:rPr>
                <w:t>P</w:t>
              </w:r>
              <w:r>
                <w:rPr>
                  <w:rFonts w:cs="Arial"/>
                  <w:lang w:val="da-DK"/>
                </w:rPr>
                <w:t>UC</w:t>
              </w:r>
              <w:r w:rsidRPr="003F514D">
                <w:rPr>
                  <w:rFonts w:cs="Arial"/>
                  <w:lang w:val="da-DK"/>
                </w:rPr>
                <w:t>CH/P</w:t>
              </w:r>
              <w:r>
                <w:rPr>
                  <w:rFonts w:cs="Arial"/>
                  <w:lang w:val="da-DK"/>
                </w:rPr>
                <w:t>US</w:t>
              </w:r>
              <w:r w:rsidRPr="003F514D">
                <w:rPr>
                  <w:rFonts w:cs="Arial"/>
                  <w:lang w:val="da-DK"/>
                </w:rPr>
                <w:t>CH subcarrier spacing</w:t>
              </w:r>
            </w:ins>
          </w:p>
        </w:tc>
        <w:tc>
          <w:tcPr>
            <w:tcW w:w="1134" w:type="dxa"/>
            <w:tcBorders>
              <w:top w:val="single" w:sz="4" w:space="0" w:color="auto"/>
              <w:left w:val="single" w:sz="4" w:space="0" w:color="auto"/>
              <w:right w:val="single" w:sz="4" w:space="0" w:color="auto"/>
            </w:tcBorders>
            <w:vAlign w:val="center"/>
          </w:tcPr>
          <w:p w14:paraId="4FA1270D" w14:textId="77777777" w:rsidR="007C2C5F" w:rsidRPr="003F514D" w:rsidRDefault="007C2C5F" w:rsidP="004D327C">
            <w:pPr>
              <w:pStyle w:val="TAC"/>
              <w:rPr>
                <w:ins w:id="835" w:author="Li, Qiming" w:date="2018-10-12T00:34:00Z"/>
                <w:rFonts w:cs="Arial"/>
                <w:lang w:val="da-DK"/>
              </w:rPr>
            </w:pPr>
            <w:ins w:id="836" w:author="Li, Qiming" w:date="2018-10-12T00:34:00Z">
              <w:r w:rsidRPr="003F514D">
                <w:rPr>
                  <w:rFonts w:cs="Arial"/>
                  <w:lang w:val="da-DK"/>
                </w:rPr>
                <w:t>kHz</w:t>
              </w:r>
            </w:ins>
          </w:p>
        </w:tc>
        <w:tc>
          <w:tcPr>
            <w:tcW w:w="4655" w:type="dxa"/>
            <w:gridSpan w:val="2"/>
            <w:tcBorders>
              <w:top w:val="single" w:sz="4" w:space="0" w:color="auto"/>
              <w:left w:val="single" w:sz="4" w:space="0" w:color="auto"/>
              <w:right w:val="single" w:sz="4" w:space="0" w:color="auto"/>
            </w:tcBorders>
            <w:vAlign w:val="center"/>
          </w:tcPr>
          <w:p w14:paraId="7463EC2B" w14:textId="77777777" w:rsidR="007C2C5F" w:rsidRPr="003F514D" w:rsidRDefault="007C2C5F" w:rsidP="004D327C">
            <w:pPr>
              <w:pStyle w:val="TAC"/>
              <w:rPr>
                <w:ins w:id="837" w:author="Li, Qiming" w:date="2018-10-12T00:34:00Z"/>
                <w:rFonts w:cs="Arial"/>
                <w:lang w:val="en-US"/>
              </w:rPr>
            </w:pPr>
            <w:ins w:id="838" w:author="Li, Qiming" w:date="2018-10-12T00:34:00Z">
              <w:r>
                <w:rPr>
                  <w:rFonts w:cs="Arial"/>
                  <w:lang w:val="en-US"/>
                </w:rPr>
                <w:t>120 kHz</w:t>
              </w:r>
            </w:ins>
          </w:p>
        </w:tc>
      </w:tr>
      <w:tr w:rsidR="007C2C5F" w14:paraId="6576CBF1" w14:textId="77777777" w:rsidTr="004D327C">
        <w:trPr>
          <w:jc w:val="center"/>
          <w:ins w:id="839"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10B85DB5" w14:textId="77777777" w:rsidR="007C2C5F" w:rsidRPr="00AD018A" w:rsidRDefault="007C2C5F" w:rsidP="004D327C">
            <w:pPr>
              <w:pStyle w:val="TAL"/>
              <w:rPr>
                <w:ins w:id="840" w:author="Li, Qiming" w:date="2018-10-12T00:34:00Z"/>
                <w:rFonts w:cs="Arial"/>
                <w:lang w:val="en-US"/>
              </w:rPr>
            </w:pPr>
            <w:ins w:id="841" w:author="Li, Qiming" w:date="2018-10-12T00:34:00Z">
              <w:r w:rsidRPr="00AD018A">
                <w:rPr>
                  <w:rFonts w:cs="Arial"/>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0BEFB256" w14:textId="77777777" w:rsidR="007C2C5F" w:rsidRPr="003F514D" w:rsidRDefault="007C2C5F" w:rsidP="004D327C">
            <w:pPr>
              <w:pStyle w:val="TAC"/>
              <w:rPr>
                <w:ins w:id="842" w:author="Li, Qiming" w:date="2018-10-12T00:34:00Z"/>
                <w:rFonts w:cs="Arial"/>
                <w:lang w:val="en-US"/>
              </w:rPr>
            </w:pPr>
            <w:ins w:id="843" w:author="Li, Qiming" w:date="2018-10-12T00:34:00Z">
              <w:r w:rsidRPr="003F514D">
                <w:rPr>
                  <w:rFonts w:cs="Arial"/>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14:paraId="05994EF5" w14:textId="77777777" w:rsidR="007C2C5F" w:rsidRPr="003F514D" w:rsidRDefault="007C2C5F" w:rsidP="004D327C">
            <w:pPr>
              <w:pStyle w:val="TAC"/>
              <w:rPr>
                <w:ins w:id="844" w:author="Li, Qiming" w:date="2018-10-12T00:34:00Z"/>
                <w:rFonts w:cs="Arial"/>
                <w:lang w:val="en-US"/>
              </w:rPr>
            </w:pPr>
            <w:ins w:id="845" w:author="Li, Qiming" w:date="2018-10-12T00:34:00Z">
              <w:r w:rsidRPr="003F514D">
                <w:rPr>
                  <w:rFonts w:cs="Arial"/>
                  <w:sz w:val="16"/>
                  <w:szCs w:val="16"/>
                  <w:lang w:eastAsia="ja-JP"/>
                </w:rPr>
                <w:t>0</w:t>
              </w:r>
            </w:ins>
          </w:p>
        </w:tc>
      </w:tr>
      <w:tr w:rsidR="007C2C5F" w14:paraId="08B9A793" w14:textId="77777777" w:rsidTr="004D327C">
        <w:trPr>
          <w:jc w:val="center"/>
          <w:ins w:id="846"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197ACC92" w14:textId="77777777" w:rsidR="007C2C5F" w:rsidRPr="00AD018A" w:rsidRDefault="007C2C5F" w:rsidP="004D327C">
            <w:pPr>
              <w:pStyle w:val="TAL"/>
              <w:rPr>
                <w:ins w:id="847" w:author="Li, Qiming" w:date="2018-10-12T00:34:00Z"/>
                <w:rFonts w:cs="Arial"/>
                <w:lang w:val="en-US"/>
              </w:rPr>
            </w:pPr>
            <w:ins w:id="848" w:author="Li, Qiming" w:date="2018-10-12T00:34:00Z">
              <w:r w:rsidRPr="00AD018A">
                <w:rPr>
                  <w:rFonts w:cs="Arial"/>
                  <w:szCs w:val="16"/>
                  <w:lang w:eastAsia="ja-JP"/>
                </w:rPr>
                <w:t>EPRE ratio of PBCH DMRS to SSS</w:t>
              </w:r>
            </w:ins>
          </w:p>
        </w:tc>
        <w:tc>
          <w:tcPr>
            <w:tcW w:w="1134" w:type="dxa"/>
            <w:vMerge/>
            <w:tcBorders>
              <w:left w:val="single" w:sz="4" w:space="0" w:color="auto"/>
              <w:right w:val="single" w:sz="4" w:space="0" w:color="auto"/>
            </w:tcBorders>
          </w:tcPr>
          <w:p w14:paraId="1706C5B9" w14:textId="77777777" w:rsidR="007C2C5F" w:rsidRPr="003F514D" w:rsidRDefault="007C2C5F" w:rsidP="004D327C">
            <w:pPr>
              <w:pStyle w:val="TAC"/>
              <w:rPr>
                <w:ins w:id="849" w:author="Li, Qiming" w:date="2018-10-12T00:34:00Z"/>
                <w:rFonts w:cs="Arial"/>
                <w:lang w:val="en-US"/>
              </w:rPr>
            </w:pPr>
          </w:p>
        </w:tc>
        <w:tc>
          <w:tcPr>
            <w:tcW w:w="4655" w:type="dxa"/>
            <w:gridSpan w:val="2"/>
            <w:vMerge/>
            <w:tcBorders>
              <w:left w:val="single" w:sz="4" w:space="0" w:color="auto"/>
              <w:right w:val="single" w:sz="4" w:space="0" w:color="auto"/>
            </w:tcBorders>
          </w:tcPr>
          <w:p w14:paraId="79DC0506" w14:textId="77777777" w:rsidR="007C2C5F" w:rsidRPr="003F514D" w:rsidRDefault="007C2C5F" w:rsidP="004D327C">
            <w:pPr>
              <w:pStyle w:val="TAC"/>
              <w:rPr>
                <w:ins w:id="850" w:author="Li, Qiming" w:date="2018-10-12T00:34:00Z"/>
                <w:rFonts w:cs="Arial"/>
                <w:lang w:val="en-US"/>
              </w:rPr>
            </w:pPr>
          </w:p>
        </w:tc>
      </w:tr>
      <w:tr w:rsidR="007C2C5F" w14:paraId="4F69F0D9" w14:textId="77777777" w:rsidTr="004D327C">
        <w:trPr>
          <w:jc w:val="center"/>
          <w:ins w:id="851"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555E778F" w14:textId="77777777" w:rsidR="007C2C5F" w:rsidRPr="00AD018A" w:rsidRDefault="007C2C5F" w:rsidP="004D327C">
            <w:pPr>
              <w:pStyle w:val="TAL"/>
              <w:rPr>
                <w:ins w:id="852" w:author="Li, Qiming" w:date="2018-10-12T00:34:00Z"/>
                <w:rFonts w:cs="Arial"/>
                <w:lang w:val="en-US"/>
              </w:rPr>
            </w:pPr>
            <w:ins w:id="853" w:author="Li, Qiming" w:date="2018-10-12T00:34:00Z">
              <w:r w:rsidRPr="00AD018A">
                <w:rPr>
                  <w:rFonts w:cs="Arial"/>
                  <w:szCs w:val="16"/>
                  <w:lang w:eastAsia="ja-JP"/>
                </w:rPr>
                <w:t>EPRE ratio of PBCH to PBCH DMRS</w:t>
              </w:r>
            </w:ins>
          </w:p>
        </w:tc>
        <w:tc>
          <w:tcPr>
            <w:tcW w:w="1134" w:type="dxa"/>
            <w:vMerge/>
            <w:tcBorders>
              <w:left w:val="single" w:sz="4" w:space="0" w:color="auto"/>
              <w:right w:val="single" w:sz="4" w:space="0" w:color="auto"/>
            </w:tcBorders>
          </w:tcPr>
          <w:p w14:paraId="241D9BE4" w14:textId="77777777" w:rsidR="007C2C5F" w:rsidRPr="003F514D" w:rsidRDefault="007C2C5F" w:rsidP="004D327C">
            <w:pPr>
              <w:pStyle w:val="TAC"/>
              <w:rPr>
                <w:ins w:id="854" w:author="Li, Qiming" w:date="2018-10-12T00:34:00Z"/>
                <w:rFonts w:cs="Arial"/>
                <w:lang w:val="en-US"/>
              </w:rPr>
            </w:pPr>
          </w:p>
        </w:tc>
        <w:tc>
          <w:tcPr>
            <w:tcW w:w="4655" w:type="dxa"/>
            <w:gridSpan w:val="2"/>
            <w:vMerge/>
            <w:tcBorders>
              <w:left w:val="single" w:sz="4" w:space="0" w:color="auto"/>
              <w:right w:val="single" w:sz="4" w:space="0" w:color="auto"/>
            </w:tcBorders>
          </w:tcPr>
          <w:p w14:paraId="1EF245BC" w14:textId="77777777" w:rsidR="007C2C5F" w:rsidRPr="003F514D" w:rsidRDefault="007C2C5F" w:rsidP="004D327C">
            <w:pPr>
              <w:pStyle w:val="TAC"/>
              <w:rPr>
                <w:ins w:id="855" w:author="Li, Qiming" w:date="2018-10-12T00:34:00Z"/>
                <w:rFonts w:cs="Arial"/>
                <w:lang w:val="en-US"/>
              </w:rPr>
            </w:pPr>
          </w:p>
        </w:tc>
      </w:tr>
      <w:tr w:rsidR="007C2C5F" w14:paraId="281261B8" w14:textId="77777777" w:rsidTr="004D327C">
        <w:trPr>
          <w:jc w:val="center"/>
          <w:ins w:id="856"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2E498D79" w14:textId="77777777" w:rsidR="007C2C5F" w:rsidRPr="00AD018A" w:rsidRDefault="007C2C5F" w:rsidP="004D327C">
            <w:pPr>
              <w:pStyle w:val="TAL"/>
              <w:rPr>
                <w:ins w:id="857" w:author="Li, Qiming" w:date="2018-10-12T00:34:00Z"/>
                <w:rFonts w:cs="Arial"/>
                <w:lang w:val="en-US"/>
              </w:rPr>
            </w:pPr>
            <w:ins w:id="858" w:author="Li, Qiming" w:date="2018-10-12T00:34:00Z">
              <w:r w:rsidRPr="00AD018A">
                <w:rPr>
                  <w:rFonts w:cs="Arial"/>
                  <w:szCs w:val="16"/>
                  <w:lang w:eastAsia="ja-JP"/>
                </w:rPr>
                <w:t>EPRE ratio of PDCCH DMRS to SSS</w:t>
              </w:r>
            </w:ins>
          </w:p>
        </w:tc>
        <w:tc>
          <w:tcPr>
            <w:tcW w:w="1134" w:type="dxa"/>
            <w:vMerge/>
            <w:tcBorders>
              <w:left w:val="single" w:sz="4" w:space="0" w:color="auto"/>
              <w:right w:val="single" w:sz="4" w:space="0" w:color="auto"/>
            </w:tcBorders>
          </w:tcPr>
          <w:p w14:paraId="56C53039" w14:textId="77777777" w:rsidR="007C2C5F" w:rsidRPr="003F514D" w:rsidRDefault="007C2C5F" w:rsidP="004D327C">
            <w:pPr>
              <w:pStyle w:val="TAC"/>
              <w:rPr>
                <w:ins w:id="859" w:author="Li, Qiming" w:date="2018-10-12T00:34:00Z"/>
                <w:rFonts w:cs="Arial"/>
                <w:lang w:val="en-US"/>
              </w:rPr>
            </w:pPr>
          </w:p>
        </w:tc>
        <w:tc>
          <w:tcPr>
            <w:tcW w:w="4655" w:type="dxa"/>
            <w:gridSpan w:val="2"/>
            <w:vMerge/>
            <w:tcBorders>
              <w:left w:val="single" w:sz="4" w:space="0" w:color="auto"/>
              <w:right w:val="single" w:sz="4" w:space="0" w:color="auto"/>
            </w:tcBorders>
          </w:tcPr>
          <w:p w14:paraId="65D7EFAB" w14:textId="77777777" w:rsidR="007C2C5F" w:rsidRPr="003F514D" w:rsidRDefault="007C2C5F" w:rsidP="004D327C">
            <w:pPr>
              <w:pStyle w:val="TAC"/>
              <w:rPr>
                <w:ins w:id="860" w:author="Li, Qiming" w:date="2018-10-12T00:34:00Z"/>
                <w:rFonts w:cs="Arial"/>
                <w:lang w:val="en-US"/>
              </w:rPr>
            </w:pPr>
          </w:p>
        </w:tc>
      </w:tr>
      <w:tr w:rsidR="007C2C5F" w14:paraId="0A0526C0" w14:textId="77777777" w:rsidTr="004D327C">
        <w:trPr>
          <w:jc w:val="center"/>
          <w:ins w:id="861"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643B8737" w14:textId="77777777" w:rsidR="007C2C5F" w:rsidRPr="00AD018A" w:rsidRDefault="007C2C5F" w:rsidP="004D327C">
            <w:pPr>
              <w:pStyle w:val="TAL"/>
              <w:rPr>
                <w:ins w:id="862" w:author="Li, Qiming" w:date="2018-10-12T00:34:00Z"/>
                <w:rFonts w:cs="Arial"/>
                <w:lang w:val="en-US"/>
              </w:rPr>
            </w:pPr>
            <w:ins w:id="863" w:author="Li, Qiming" w:date="2018-10-12T00:34:00Z">
              <w:r w:rsidRPr="00AD018A">
                <w:rPr>
                  <w:rFonts w:cs="Arial"/>
                  <w:szCs w:val="16"/>
                  <w:lang w:eastAsia="ja-JP"/>
                </w:rPr>
                <w:t>EPRE ratio of PDCCH to PDCCH DMRS</w:t>
              </w:r>
            </w:ins>
          </w:p>
        </w:tc>
        <w:tc>
          <w:tcPr>
            <w:tcW w:w="1134" w:type="dxa"/>
            <w:vMerge/>
            <w:tcBorders>
              <w:left w:val="single" w:sz="4" w:space="0" w:color="auto"/>
              <w:right w:val="single" w:sz="4" w:space="0" w:color="auto"/>
            </w:tcBorders>
          </w:tcPr>
          <w:p w14:paraId="5ABF2BBC" w14:textId="77777777" w:rsidR="007C2C5F" w:rsidRPr="003F514D" w:rsidRDefault="007C2C5F" w:rsidP="004D327C">
            <w:pPr>
              <w:pStyle w:val="TAC"/>
              <w:rPr>
                <w:ins w:id="864" w:author="Li, Qiming" w:date="2018-10-12T00:34:00Z"/>
                <w:rFonts w:cs="Arial"/>
                <w:lang w:val="en-US"/>
              </w:rPr>
            </w:pPr>
          </w:p>
        </w:tc>
        <w:tc>
          <w:tcPr>
            <w:tcW w:w="4655" w:type="dxa"/>
            <w:gridSpan w:val="2"/>
            <w:vMerge/>
            <w:tcBorders>
              <w:left w:val="single" w:sz="4" w:space="0" w:color="auto"/>
              <w:right w:val="single" w:sz="4" w:space="0" w:color="auto"/>
            </w:tcBorders>
          </w:tcPr>
          <w:p w14:paraId="72FDB491" w14:textId="77777777" w:rsidR="007C2C5F" w:rsidRPr="003F514D" w:rsidRDefault="007C2C5F" w:rsidP="004D327C">
            <w:pPr>
              <w:pStyle w:val="TAC"/>
              <w:rPr>
                <w:ins w:id="865" w:author="Li, Qiming" w:date="2018-10-12T00:34:00Z"/>
                <w:rFonts w:cs="Arial"/>
                <w:lang w:val="en-US"/>
              </w:rPr>
            </w:pPr>
          </w:p>
        </w:tc>
      </w:tr>
      <w:tr w:rsidR="007C2C5F" w14:paraId="7A877822" w14:textId="77777777" w:rsidTr="004D327C">
        <w:trPr>
          <w:jc w:val="center"/>
          <w:ins w:id="866"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02AC41D6" w14:textId="77777777" w:rsidR="007C2C5F" w:rsidRPr="00AD018A" w:rsidRDefault="007C2C5F" w:rsidP="004D327C">
            <w:pPr>
              <w:pStyle w:val="TAL"/>
              <w:rPr>
                <w:ins w:id="867" w:author="Li, Qiming" w:date="2018-10-12T00:34:00Z"/>
                <w:rFonts w:cs="Arial"/>
                <w:lang w:val="en-US"/>
              </w:rPr>
            </w:pPr>
            <w:ins w:id="868" w:author="Li, Qiming" w:date="2018-10-12T00:34:00Z">
              <w:r w:rsidRPr="00AD018A">
                <w:rPr>
                  <w:rFonts w:cs="Arial"/>
                  <w:szCs w:val="16"/>
                  <w:lang w:eastAsia="ja-JP"/>
                </w:rPr>
                <w:t xml:space="preserve">EPRE ratio of PDSCH DMRS to SSS </w:t>
              </w:r>
            </w:ins>
          </w:p>
        </w:tc>
        <w:tc>
          <w:tcPr>
            <w:tcW w:w="1134" w:type="dxa"/>
            <w:vMerge/>
            <w:tcBorders>
              <w:left w:val="single" w:sz="4" w:space="0" w:color="auto"/>
              <w:right w:val="single" w:sz="4" w:space="0" w:color="auto"/>
            </w:tcBorders>
          </w:tcPr>
          <w:p w14:paraId="2566570E" w14:textId="77777777" w:rsidR="007C2C5F" w:rsidRPr="003F514D" w:rsidRDefault="007C2C5F" w:rsidP="004D327C">
            <w:pPr>
              <w:pStyle w:val="TAC"/>
              <w:rPr>
                <w:ins w:id="869" w:author="Li, Qiming" w:date="2018-10-12T00:34:00Z"/>
                <w:rFonts w:cs="Arial"/>
                <w:lang w:val="en-US"/>
              </w:rPr>
            </w:pPr>
          </w:p>
        </w:tc>
        <w:tc>
          <w:tcPr>
            <w:tcW w:w="4655" w:type="dxa"/>
            <w:gridSpan w:val="2"/>
            <w:vMerge/>
            <w:tcBorders>
              <w:left w:val="single" w:sz="4" w:space="0" w:color="auto"/>
              <w:right w:val="single" w:sz="4" w:space="0" w:color="auto"/>
            </w:tcBorders>
          </w:tcPr>
          <w:p w14:paraId="62268349" w14:textId="77777777" w:rsidR="007C2C5F" w:rsidRPr="003F514D" w:rsidRDefault="007C2C5F" w:rsidP="004D327C">
            <w:pPr>
              <w:pStyle w:val="TAC"/>
              <w:rPr>
                <w:ins w:id="870" w:author="Li, Qiming" w:date="2018-10-12T00:34:00Z"/>
                <w:rFonts w:cs="Arial"/>
                <w:lang w:val="en-US"/>
              </w:rPr>
            </w:pPr>
          </w:p>
        </w:tc>
      </w:tr>
      <w:tr w:rsidR="007C2C5F" w14:paraId="561362C3" w14:textId="77777777" w:rsidTr="004D327C">
        <w:trPr>
          <w:jc w:val="center"/>
          <w:ins w:id="871"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3A18B0C8" w14:textId="77777777" w:rsidR="007C2C5F" w:rsidRPr="00AD018A" w:rsidRDefault="007C2C5F" w:rsidP="004D327C">
            <w:pPr>
              <w:pStyle w:val="TAL"/>
              <w:rPr>
                <w:ins w:id="872" w:author="Li, Qiming" w:date="2018-10-12T00:34:00Z"/>
                <w:rFonts w:cs="Arial"/>
                <w:lang w:val="en-US"/>
              </w:rPr>
            </w:pPr>
            <w:ins w:id="873" w:author="Li, Qiming" w:date="2018-10-12T00:34:00Z">
              <w:r w:rsidRPr="00AD018A">
                <w:rPr>
                  <w:rFonts w:cs="Arial"/>
                  <w:szCs w:val="16"/>
                  <w:lang w:eastAsia="ja-JP"/>
                </w:rPr>
                <w:t xml:space="preserve">EPRE ratio of PDSCH to PDSCH </w:t>
              </w:r>
            </w:ins>
          </w:p>
        </w:tc>
        <w:tc>
          <w:tcPr>
            <w:tcW w:w="1134" w:type="dxa"/>
            <w:vMerge/>
            <w:tcBorders>
              <w:left w:val="single" w:sz="4" w:space="0" w:color="auto"/>
              <w:right w:val="single" w:sz="4" w:space="0" w:color="auto"/>
            </w:tcBorders>
          </w:tcPr>
          <w:p w14:paraId="6042A905" w14:textId="77777777" w:rsidR="007C2C5F" w:rsidRPr="003F514D" w:rsidRDefault="007C2C5F" w:rsidP="004D327C">
            <w:pPr>
              <w:pStyle w:val="TAC"/>
              <w:rPr>
                <w:ins w:id="874" w:author="Li, Qiming" w:date="2018-10-12T00:34:00Z"/>
                <w:rFonts w:cs="Arial"/>
                <w:lang w:val="en-US"/>
              </w:rPr>
            </w:pPr>
          </w:p>
        </w:tc>
        <w:tc>
          <w:tcPr>
            <w:tcW w:w="4655" w:type="dxa"/>
            <w:gridSpan w:val="2"/>
            <w:vMerge/>
            <w:tcBorders>
              <w:left w:val="single" w:sz="4" w:space="0" w:color="auto"/>
              <w:right w:val="single" w:sz="4" w:space="0" w:color="auto"/>
            </w:tcBorders>
          </w:tcPr>
          <w:p w14:paraId="785AFFC7" w14:textId="77777777" w:rsidR="007C2C5F" w:rsidRPr="003F514D" w:rsidRDefault="007C2C5F" w:rsidP="004D327C">
            <w:pPr>
              <w:pStyle w:val="TAC"/>
              <w:rPr>
                <w:ins w:id="875" w:author="Li, Qiming" w:date="2018-10-12T00:34:00Z"/>
                <w:rFonts w:cs="Arial"/>
                <w:lang w:val="en-US"/>
              </w:rPr>
            </w:pPr>
          </w:p>
        </w:tc>
      </w:tr>
      <w:tr w:rsidR="007C2C5F" w14:paraId="1C175256" w14:textId="77777777" w:rsidTr="004D327C">
        <w:trPr>
          <w:jc w:val="center"/>
          <w:ins w:id="876"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40C0BB37" w14:textId="77777777" w:rsidR="007C2C5F" w:rsidRPr="00AD018A" w:rsidRDefault="007C2C5F" w:rsidP="004D327C">
            <w:pPr>
              <w:pStyle w:val="TAL"/>
              <w:rPr>
                <w:ins w:id="877" w:author="Li, Qiming" w:date="2018-10-12T00:34:00Z"/>
                <w:rFonts w:cs="Arial"/>
                <w:lang w:val="en-US"/>
              </w:rPr>
            </w:pPr>
            <w:ins w:id="878" w:author="Li, Qiming" w:date="2018-10-12T00:34:00Z">
              <w:r w:rsidRPr="00AD018A">
                <w:rPr>
                  <w:rFonts w:cs="Arial"/>
                  <w:szCs w:val="16"/>
                  <w:lang w:eastAsia="ja-JP"/>
                </w:rPr>
                <w:t>EPRE ratio of OCNG DMRS to SSS(Note 1)</w:t>
              </w:r>
            </w:ins>
          </w:p>
        </w:tc>
        <w:tc>
          <w:tcPr>
            <w:tcW w:w="1134" w:type="dxa"/>
            <w:vMerge/>
            <w:tcBorders>
              <w:left w:val="single" w:sz="4" w:space="0" w:color="auto"/>
              <w:right w:val="single" w:sz="4" w:space="0" w:color="auto"/>
            </w:tcBorders>
          </w:tcPr>
          <w:p w14:paraId="3CDB07CB" w14:textId="77777777" w:rsidR="007C2C5F" w:rsidRPr="003F514D" w:rsidRDefault="007C2C5F" w:rsidP="004D327C">
            <w:pPr>
              <w:pStyle w:val="TAC"/>
              <w:rPr>
                <w:ins w:id="879" w:author="Li, Qiming" w:date="2018-10-12T00:34:00Z"/>
                <w:rFonts w:cs="Arial"/>
                <w:lang w:val="en-US"/>
              </w:rPr>
            </w:pPr>
          </w:p>
        </w:tc>
        <w:tc>
          <w:tcPr>
            <w:tcW w:w="4655" w:type="dxa"/>
            <w:gridSpan w:val="2"/>
            <w:vMerge/>
            <w:tcBorders>
              <w:left w:val="single" w:sz="4" w:space="0" w:color="auto"/>
              <w:right w:val="single" w:sz="4" w:space="0" w:color="auto"/>
            </w:tcBorders>
          </w:tcPr>
          <w:p w14:paraId="39C6D648" w14:textId="77777777" w:rsidR="007C2C5F" w:rsidRPr="003F514D" w:rsidRDefault="007C2C5F" w:rsidP="004D327C">
            <w:pPr>
              <w:pStyle w:val="TAC"/>
              <w:rPr>
                <w:ins w:id="880" w:author="Li, Qiming" w:date="2018-10-12T00:34:00Z"/>
                <w:rFonts w:cs="Arial"/>
                <w:lang w:val="en-US"/>
              </w:rPr>
            </w:pPr>
          </w:p>
        </w:tc>
      </w:tr>
      <w:tr w:rsidR="007C2C5F" w14:paraId="35E914C3" w14:textId="77777777" w:rsidTr="004D327C">
        <w:trPr>
          <w:jc w:val="center"/>
          <w:ins w:id="881"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45BE8056" w14:textId="77777777" w:rsidR="007C2C5F" w:rsidRPr="00AD018A" w:rsidRDefault="007C2C5F" w:rsidP="004D327C">
            <w:pPr>
              <w:pStyle w:val="TAL"/>
              <w:rPr>
                <w:ins w:id="882" w:author="Li, Qiming" w:date="2018-10-12T00:34:00Z"/>
                <w:rFonts w:cs="Arial"/>
                <w:lang w:val="en-US"/>
              </w:rPr>
            </w:pPr>
            <w:ins w:id="883" w:author="Li, Qiming" w:date="2018-10-12T00:34:00Z">
              <w:r w:rsidRPr="00AD018A">
                <w:rPr>
                  <w:rFonts w:cs="Arial"/>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384E4DF1" w14:textId="77777777" w:rsidR="007C2C5F" w:rsidRPr="003F514D" w:rsidRDefault="007C2C5F" w:rsidP="004D327C">
            <w:pPr>
              <w:pStyle w:val="TAC"/>
              <w:rPr>
                <w:ins w:id="884" w:author="Li, Qiming" w:date="2018-10-12T00:34:00Z"/>
                <w:rFonts w:cs="Arial"/>
                <w:lang w:val="en-US"/>
              </w:rPr>
            </w:pPr>
          </w:p>
        </w:tc>
        <w:tc>
          <w:tcPr>
            <w:tcW w:w="4655" w:type="dxa"/>
            <w:gridSpan w:val="2"/>
            <w:vMerge/>
            <w:tcBorders>
              <w:left w:val="single" w:sz="4" w:space="0" w:color="auto"/>
              <w:bottom w:val="single" w:sz="4" w:space="0" w:color="auto"/>
              <w:right w:val="single" w:sz="4" w:space="0" w:color="auto"/>
            </w:tcBorders>
          </w:tcPr>
          <w:p w14:paraId="2F10E334" w14:textId="77777777" w:rsidR="007C2C5F" w:rsidRPr="003F514D" w:rsidRDefault="007C2C5F" w:rsidP="004D327C">
            <w:pPr>
              <w:pStyle w:val="TAC"/>
              <w:rPr>
                <w:ins w:id="885" w:author="Li, Qiming" w:date="2018-10-12T00:34:00Z"/>
                <w:rFonts w:cs="Arial"/>
                <w:lang w:val="en-US"/>
              </w:rPr>
            </w:pPr>
          </w:p>
        </w:tc>
      </w:tr>
      <w:tr w:rsidR="007C2C5F" w14:paraId="623DF20C" w14:textId="77777777" w:rsidTr="004D327C">
        <w:trPr>
          <w:jc w:val="center"/>
          <w:ins w:id="886" w:author="Li, Qiming" w:date="2018-10-12T00:34:00Z"/>
        </w:trPr>
        <w:tc>
          <w:tcPr>
            <w:tcW w:w="3805" w:type="dxa"/>
            <w:tcBorders>
              <w:top w:val="single" w:sz="4" w:space="0" w:color="auto"/>
              <w:left w:val="single" w:sz="4" w:space="0" w:color="auto"/>
              <w:bottom w:val="single" w:sz="4" w:space="0" w:color="auto"/>
              <w:right w:val="single" w:sz="4" w:space="0" w:color="auto"/>
            </w:tcBorders>
          </w:tcPr>
          <w:p w14:paraId="49CE52A2" w14:textId="77777777" w:rsidR="007C2C5F" w:rsidRPr="00AD018A" w:rsidRDefault="007C2C5F" w:rsidP="004D327C">
            <w:pPr>
              <w:pStyle w:val="TAL"/>
              <w:rPr>
                <w:ins w:id="887" w:author="Li, Qiming" w:date="2018-10-12T00:34:00Z"/>
                <w:rFonts w:cs="Arial"/>
                <w:szCs w:val="16"/>
                <w:lang w:eastAsia="ja-JP"/>
              </w:rPr>
            </w:pPr>
            <w:ins w:id="888" w:author="Li, Qiming" w:date="2018-10-12T00:34:00Z">
              <w:r>
                <w:rPr>
                  <w:rFonts w:cs="Arial"/>
                  <w:lang w:val="da-DK"/>
                </w:rPr>
                <w:t>UE orientation around TBD axis and TBD axis</w:t>
              </w:r>
            </w:ins>
          </w:p>
        </w:tc>
        <w:tc>
          <w:tcPr>
            <w:tcW w:w="1134" w:type="dxa"/>
            <w:tcBorders>
              <w:left w:val="single" w:sz="4" w:space="0" w:color="auto"/>
              <w:bottom w:val="single" w:sz="4" w:space="0" w:color="auto"/>
              <w:right w:val="single" w:sz="4" w:space="0" w:color="auto"/>
            </w:tcBorders>
          </w:tcPr>
          <w:p w14:paraId="0B44E9DF" w14:textId="77777777" w:rsidR="007C2C5F" w:rsidRPr="003F514D" w:rsidRDefault="007C2C5F" w:rsidP="004D327C">
            <w:pPr>
              <w:pStyle w:val="TAC"/>
              <w:rPr>
                <w:ins w:id="889" w:author="Li, Qiming" w:date="2018-10-12T00:34:00Z"/>
                <w:rFonts w:cs="Arial"/>
                <w:lang w:val="en-US"/>
              </w:rPr>
            </w:pPr>
            <w:ins w:id="890" w:author="Li, Qiming" w:date="2018-10-12T00:34:00Z">
              <w:r>
                <w:rPr>
                  <w:rFonts w:cs="Arial"/>
                  <w:lang w:val="en-US"/>
                </w:rPr>
                <w:t>degrees</w:t>
              </w:r>
            </w:ins>
          </w:p>
        </w:tc>
        <w:tc>
          <w:tcPr>
            <w:tcW w:w="4655" w:type="dxa"/>
            <w:gridSpan w:val="2"/>
            <w:tcBorders>
              <w:left w:val="single" w:sz="4" w:space="0" w:color="auto"/>
              <w:bottom w:val="single" w:sz="4" w:space="0" w:color="auto"/>
              <w:right w:val="single" w:sz="4" w:space="0" w:color="auto"/>
            </w:tcBorders>
          </w:tcPr>
          <w:p w14:paraId="6DCCBB65" w14:textId="77777777" w:rsidR="007C2C5F" w:rsidRPr="003F514D" w:rsidRDefault="007C2C5F" w:rsidP="004D327C">
            <w:pPr>
              <w:pStyle w:val="TAC"/>
              <w:rPr>
                <w:ins w:id="891" w:author="Li, Qiming" w:date="2018-10-12T00:34:00Z"/>
                <w:rFonts w:cs="Arial"/>
                <w:lang w:val="en-US"/>
              </w:rPr>
            </w:pPr>
            <w:ins w:id="892" w:author="Li, Qiming" w:date="2018-10-12T00:34:00Z">
              <w:r>
                <w:rPr>
                  <w:rFonts w:cs="Arial"/>
                  <w:lang w:val="en-US"/>
                </w:rPr>
                <w:t>TBD</w:t>
              </w:r>
            </w:ins>
          </w:p>
        </w:tc>
      </w:tr>
      <w:tr w:rsidR="007C2C5F" w14:paraId="7AECE1FA" w14:textId="77777777" w:rsidTr="004D327C">
        <w:trPr>
          <w:trHeight w:val="98"/>
          <w:jc w:val="center"/>
          <w:ins w:id="893" w:author="Li, Qiming" w:date="2018-10-12T00:34:00Z"/>
        </w:trPr>
        <w:tc>
          <w:tcPr>
            <w:tcW w:w="3805" w:type="dxa"/>
            <w:tcBorders>
              <w:top w:val="single" w:sz="4" w:space="0" w:color="auto"/>
              <w:left w:val="single" w:sz="4" w:space="0" w:color="auto"/>
              <w:right w:val="single" w:sz="4" w:space="0" w:color="auto"/>
            </w:tcBorders>
            <w:vAlign w:val="center"/>
          </w:tcPr>
          <w:p w14:paraId="7D7BA6F9" w14:textId="77777777" w:rsidR="007C2C5F" w:rsidRPr="003F514D" w:rsidRDefault="007C2C5F" w:rsidP="004D327C">
            <w:pPr>
              <w:pStyle w:val="TAL"/>
              <w:rPr>
                <w:ins w:id="894" w:author="Li, Qiming" w:date="2018-10-12T00:34:00Z"/>
                <w:rFonts w:cs="Arial"/>
                <w:lang w:val="en-US"/>
              </w:rPr>
            </w:pPr>
            <w:ins w:id="895" w:author="Li, Qiming" w:date="2018-10-12T00:34:00Z">
              <w:r w:rsidRPr="00046F03">
                <w:rPr>
                  <w:rFonts w:eastAsia="Calibri" w:cs="Arial"/>
                  <w:position w:val="-12"/>
                  <w:szCs w:val="22"/>
                  <w:lang w:val="en-US"/>
                </w:rPr>
                <w:object w:dxaOrig="405" w:dyaOrig="345" w14:anchorId="4C9A4E73">
                  <v:shape id="_x0000_i1029" type="#_x0000_t75" style="width:20.55pt;height:17.15pt" o:ole="" fillcolor="window">
                    <v:imagedata r:id="rId12" o:title=""/>
                  </v:shape>
                  <o:OLEObject Type="Embed" ProgID="Equation.3" ShapeID="_x0000_i1029" DrawAspect="Content" ObjectID="_1603811121" r:id="rId20"/>
                </w:object>
              </w:r>
            </w:ins>
            <w:ins w:id="896" w:author="Li, Qiming" w:date="2018-10-12T00:34:00Z">
              <w:r w:rsidRPr="003F514D">
                <w:rPr>
                  <w:rFonts w:cs="Arial"/>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C19EE3" w14:textId="77777777" w:rsidR="007C2C5F" w:rsidRPr="003F514D" w:rsidRDefault="007C2C5F" w:rsidP="004D327C">
            <w:pPr>
              <w:pStyle w:val="TAC"/>
              <w:rPr>
                <w:ins w:id="897" w:author="Li, Qiming" w:date="2018-10-12T00:34:00Z"/>
                <w:rFonts w:cs="Arial"/>
                <w:lang w:val="en-US"/>
              </w:rPr>
            </w:pPr>
            <w:ins w:id="898" w:author="Li, Qiming" w:date="2018-10-12T00:34:00Z">
              <w:r w:rsidRPr="003F514D">
                <w:rPr>
                  <w:rFonts w:cs="Arial"/>
                  <w:lang w:val="en-US"/>
                </w:rPr>
                <w:t>dBm/15kHz</w:t>
              </w:r>
            </w:ins>
          </w:p>
        </w:tc>
        <w:tc>
          <w:tcPr>
            <w:tcW w:w="4655" w:type="dxa"/>
            <w:gridSpan w:val="2"/>
            <w:tcBorders>
              <w:top w:val="single" w:sz="4" w:space="0" w:color="auto"/>
              <w:left w:val="single" w:sz="4" w:space="0" w:color="auto"/>
              <w:right w:val="single" w:sz="4" w:space="0" w:color="auto"/>
            </w:tcBorders>
            <w:vAlign w:val="center"/>
          </w:tcPr>
          <w:p w14:paraId="1DF92AD5" w14:textId="62A9AA76" w:rsidR="007C2C5F" w:rsidRPr="00BF32CE" w:rsidRDefault="00BF32CE" w:rsidP="004D327C">
            <w:pPr>
              <w:pStyle w:val="TAC"/>
              <w:rPr>
                <w:ins w:id="899" w:author="Li, Qiming" w:date="2018-10-12T00:34:00Z"/>
                <w:rFonts w:cs="Arial"/>
                <w:highlight w:val="yellow"/>
                <w:lang w:val="en-US"/>
                <w:rPrChange w:id="900" w:author="Li, Qiming" w:date="2018-11-14T22:34:00Z">
                  <w:rPr>
                    <w:ins w:id="901" w:author="Li, Qiming" w:date="2018-10-12T00:34:00Z"/>
                    <w:rFonts w:cs="Arial"/>
                    <w:lang w:val="en-US"/>
                  </w:rPr>
                </w:rPrChange>
              </w:rPr>
            </w:pPr>
            <w:ins w:id="902" w:author="Li, Qiming" w:date="2018-11-14T22:34:00Z">
              <w:r w:rsidRPr="00BF32CE">
                <w:rPr>
                  <w:rFonts w:cs="Arial"/>
                  <w:highlight w:val="yellow"/>
                  <w:lang w:val="en-US"/>
                  <w:rPrChange w:id="903" w:author="Li, Qiming" w:date="2018-11-14T22:34:00Z">
                    <w:rPr>
                      <w:rFonts w:cs="Arial"/>
                      <w:lang w:val="en-US"/>
                    </w:rPr>
                  </w:rPrChange>
                </w:rPr>
                <w:t>TBD</w:t>
              </w:r>
            </w:ins>
          </w:p>
        </w:tc>
      </w:tr>
      <w:tr w:rsidR="007C2C5F" w14:paraId="3F339971" w14:textId="77777777" w:rsidTr="004D327C">
        <w:trPr>
          <w:trHeight w:val="125"/>
          <w:jc w:val="center"/>
          <w:ins w:id="904" w:author="Li, Qiming" w:date="2018-10-12T00:34:00Z"/>
        </w:trPr>
        <w:tc>
          <w:tcPr>
            <w:tcW w:w="3805" w:type="dxa"/>
            <w:tcBorders>
              <w:top w:val="single" w:sz="4" w:space="0" w:color="auto"/>
              <w:left w:val="single" w:sz="4" w:space="0" w:color="auto"/>
              <w:right w:val="single" w:sz="4" w:space="0" w:color="auto"/>
            </w:tcBorders>
            <w:vAlign w:val="center"/>
          </w:tcPr>
          <w:p w14:paraId="6CA6214A" w14:textId="77777777" w:rsidR="007C2C5F" w:rsidRPr="00046F03" w:rsidRDefault="007C2C5F" w:rsidP="004D327C">
            <w:pPr>
              <w:pStyle w:val="TAL"/>
              <w:rPr>
                <w:ins w:id="905" w:author="Li, Qiming" w:date="2018-10-12T00:34:00Z"/>
                <w:rFonts w:eastAsia="Calibri" w:cs="Arial"/>
                <w:szCs w:val="22"/>
                <w:lang w:val="en-US"/>
              </w:rPr>
            </w:pPr>
            <w:ins w:id="906" w:author="Li, Qiming" w:date="2018-10-12T00:34:00Z">
              <w:r w:rsidRPr="00046F03">
                <w:rPr>
                  <w:rFonts w:eastAsia="Calibri" w:cs="Arial"/>
                  <w:position w:val="-12"/>
                  <w:szCs w:val="22"/>
                  <w:lang w:val="en-US"/>
                </w:rPr>
                <w:object w:dxaOrig="405" w:dyaOrig="345" w14:anchorId="56C07462">
                  <v:shape id="_x0000_i1030" type="#_x0000_t75" style="width:20.55pt;height:17.15pt" o:ole="" fillcolor="window">
                    <v:imagedata r:id="rId12" o:title=""/>
                  </v:shape>
                  <o:OLEObject Type="Embed" ProgID="Equation.3" ShapeID="_x0000_i1030" DrawAspect="Content" ObjectID="_1603811122" r:id="rId21"/>
                </w:object>
              </w:r>
            </w:ins>
            <w:ins w:id="907" w:author="Li, Qiming" w:date="2018-10-12T00:34:00Z">
              <w:r w:rsidRPr="003F514D">
                <w:rPr>
                  <w:rFonts w:cs="Arial"/>
                  <w:vertAlign w:val="superscript"/>
                  <w:lang w:val="en-US"/>
                </w:rPr>
                <w:t>Note2</w:t>
              </w:r>
            </w:ins>
          </w:p>
        </w:tc>
        <w:tc>
          <w:tcPr>
            <w:tcW w:w="1134" w:type="dxa"/>
            <w:tcBorders>
              <w:top w:val="single" w:sz="4" w:space="0" w:color="auto"/>
              <w:left w:val="single" w:sz="4" w:space="0" w:color="auto"/>
              <w:right w:val="single" w:sz="4" w:space="0" w:color="auto"/>
            </w:tcBorders>
            <w:vAlign w:val="center"/>
          </w:tcPr>
          <w:p w14:paraId="3C57FC42" w14:textId="77777777" w:rsidR="007C2C5F" w:rsidRPr="003F514D" w:rsidRDefault="007C2C5F" w:rsidP="004D327C">
            <w:pPr>
              <w:pStyle w:val="TAC"/>
              <w:rPr>
                <w:ins w:id="908" w:author="Li, Qiming" w:date="2018-10-12T00:34:00Z"/>
                <w:rFonts w:cs="Arial"/>
                <w:lang w:val="en-US"/>
              </w:rPr>
            </w:pPr>
          </w:p>
          <w:p w14:paraId="16754ADE" w14:textId="77777777" w:rsidR="007C2C5F" w:rsidRPr="003F514D" w:rsidRDefault="007C2C5F" w:rsidP="004D327C">
            <w:pPr>
              <w:pStyle w:val="TAC"/>
              <w:rPr>
                <w:ins w:id="909" w:author="Li, Qiming" w:date="2018-10-12T00:34:00Z"/>
                <w:rFonts w:cs="Arial"/>
                <w:lang w:val="en-US"/>
              </w:rPr>
            </w:pPr>
            <w:ins w:id="910" w:author="Li, Qiming" w:date="2018-10-12T00:34:00Z">
              <w:r w:rsidRPr="003F514D">
                <w:rPr>
                  <w:rFonts w:cs="Arial"/>
                  <w:lang w:val="en-US"/>
                </w:rPr>
                <w:t>dBm/SCS</w:t>
              </w:r>
            </w:ins>
          </w:p>
        </w:tc>
        <w:tc>
          <w:tcPr>
            <w:tcW w:w="4655" w:type="dxa"/>
            <w:gridSpan w:val="2"/>
            <w:tcBorders>
              <w:top w:val="single" w:sz="4" w:space="0" w:color="auto"/>
              <w:left w:val="single" w:sz="4" w:space="0" w:color="auto"/>
              <w:right w:val="single" w:sz="4" w:space="0" w:color="auto"/>
            </w:tcBorders>
            <w:vAlign w:val="center"/>
          </w:tcPr>
          <w:p w14:paraId="2CC5E6CA" w14:textId="7E9122B7" w:rsidR="007C2C5F" w:rsidRPr="00BF32CE" w:rsidRDefault="00BF32CE" w:rsidP="004D327C">
            <w:pPr>
              <w:pStyle w:val="TAC"/>
              <w:rPr>
                <w:ins w:id="911" w:author="Li, Qiming" w:date="2018-10-12T00:34:00Z"/>
                <w:rFonts w:cs="Arial"/>
                <w:highlight w:val="yellow"/>
                <w:lang w:val="en-US"/>
                <w:rPrChange w:id="912" w:author="Li, Qiming" w:date="2018-11-14T22:34:00Z">
                  <w:rPr>
                    <w:ins w:id="913" w:author="Li, Qiming" w:date="2018-10-12T00:34:00Z"/>
                    <w:rFonts w:cs="Arial"/>
                    <w:lang w:val="en-US"/>
                  </w:rPr>
                </w:rPrChange>
              </w:rPr>
            </w:pPr>
            <w:ins w:id="914" w:author="Li, Qiming" w:date="2018-11-14T22:34:00Z">
              <w:r w:rsidRPr="00BF32CE">
                <w:rPr>
                  <w:rFonts w:cs="Arial"/>
                  <w:highlight w:val="yellow"/>
                  <w:lang w:val="en-US"/>
                  <w:rPrChange w:id="915" w:author="Li, Qiming" w:date="2018-11-14T22:34:00Z">
                    <w:rPr>
                      <w:rFonts w:cs="Arial"/>
                      <w:lang w:val="en-US"/>
                    </w:rPr>
                  </w:rPrChange>
                </w:rPr>
                <w:t>TBD</w:t>
              </w:r>
            </w:ins>
          </w:p>
        </w:tc>
      </w:tr>
      <w:tr w:rsidR="00BF32CE" w14:paraId="49F88FD1" w14:textId="77777777" w:rsidTr="00BF32CE">
        <w:trPr>
          <w:trHeight w:val="42"/>
          <w:jc w:val="center"/>
          <w:ins w:id="916"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39925786" w14:textId="77777777" w:rsidR="00BF32CE" w:rsidRPr="004D327C" w:rsidRDefault="00BF32CE" w:rsidP="00BF32CE">
            <w:pPr>
              <w:pStyle w:val="TAL"/>
              <w:rPr>
                <w:ins w:id="917" w:author="Li, Qiming" w:date="2018-10-12T00:34:00Z"/>
                <w:rFonts w:cs="Arial"/>
                <w:i/>
                <w:lang w:val="en-US"/>
              </w:rPr>
            </w:pPr>
            <w:ins w:id="918" w:author="Li, Qiming" w:date="2018-10-12T00:34:00Z">
              <w:r w:rsidRPr="004D327C">
                <w:rPr>
                  <w:rFonts w:eastAsia="Calibri" w:cs="Arial"/>
                  <w:i/>
                  <w:position w:val="-12"/>
                  <w:szCs w:val="22"/>
                  <w:lang w:val="en-US"/>
                </w:rPr>
                <w:object w:dxaOrig="615" w:dyaOrig="390" w14:anchorId="303DAEF1">
                  <v:shape id="_x0000_i1031" type="#_x0000_t75" style="width:30.85pt;height:19.7pt" o:ole="" fillcolor="window">
                    <v:imagedata r:id="rId15" o:title=""/>
                  </v:shape>
                  <o:OLEObject Type="Embed" ProgID="Equation.3" ShapeID="_x0000_i1031" DrawAspect="Content" ObjectID="_1603811123"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4707E" w14:textId="77777777" w:rsidR="00BF32CE" w:rsidRPr="003F514D" w:rsidRDefault="00BF32CE" w:rsidP="00BF32CE">
            <w:pPr>
              <w:pStyle w:val="TAC"/>
              <w:rPr>
                <w:ins w:id="919" w:author="Li, Qiming" w:date="2018-10-12T00:34:00Z"/>
                <w:rFonts w:cs="Arial"/>
                <w:lang w:val="en-US"/>
              </w:rPr>
            </w:pPr>
            <w:ins w:id="920"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7CCC702E" w14:textId="47084E48" w:rsidR="00BF32CE" w:rsidRPr="00BF32CE" w:rsidRDefault="00BF32CE" w:rsidP="00BF32CE">
            <w:pPr>
              <w:pStyle w:val="TAC"/>
              <w:rPr>
                <w:ins w:id="921" w:author="Li, Qiming" w:date="2018-10-12T00:34:00Z"/>
                <w:rFonts w:cs="Arial"/>
                <w:highlight w:val="yellow"/>
                <w:lang w:val="en-US"/>
                <w:rPrChange w:id="922" w:author="Li, Qiming" w:date="2018-11-14T22:34:00Z">
                  <w:rPr>
                    <w:ins w:id="923" w:author="Li, Qiming" w:date="2018-10-12T00:34:00Z"/>
                    <w:rFonts w:cs="Arial"/>
                    <w:lang w:val="en-US"/>
                  </w:rPr>
                </w:rPrChange>
              </w:rPr>
            </w:pPr>
            <w:ins w:id="924" w:author="Li, Qiming" w:date="2018-11-14T22:34:00Z">
              <w:r w:rsidRPr="00BF32CE">
                <w:rPr>
                  <w:rFonts w:cs="Arial"/>
                  <w:highlight w:val="yellow"/>
                  <w:lang w:val="en-US"/>
                  <w:rPrChange w:id="925" w:author="Li, Qiming" w:date="2018-11-14T22:34:00Z">
                    <w:rPr>
                      <w:rFonts w:cs="Arial"/>
                      <w:lang w:val="en-US"/>
                    </w:rPr>
                  </w:rPrChange>
                </w:rPr>
                <w:t>TBD</w:t>
              </w:r>
            </w:ins>
          </w:p>
        </w:tc>
      </w:tr>
      <w:tr w:rsidR="00BF32CE" w:rsidRPr="003F514D" w14:paraId="4B0322D9" w14:textId="77777777" w:rsidTr="00BF32CE">
        <w:trPr>
          <w:trHeight w:val="42"/>
          <w:jc w:val="center"/>
          <w:ins w:id="926"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5FB22F8C" w14:textId="77777777" w:rsidR="00BF32CE" w:rsidRPr="003F514D" w:rsidRDefault="00BF32CE" w:rsidP="00BF32CE">
            <w:pPr>
              <w:pStyle w:val="TAL"/>
              <w:rPr>
                <w:ins w:id="927" w:author="Li, Qiming" w:date="2018-10-12T00:34:00Z"/>
                <w:rFonts w:cs="Arial"/>
                <w:lang w:val="en-US"/>
              </w:rPr>
            </w:pPr>
            <w:ins w:id="928" w:author="Li, Qiming" w:date="2018-10-12T00:34:00Z">
              <w:r w:rsidRPr="00046F03">
                <w:rPr>
                  <w:rFonts w:eastAsia="Calibri" w:cs="Arial"/>
                  <w:position w:val="-12"/>
                  <w:szCs w:val="22"/>
                  <w:lang w:val="en-US"/>
                </w:rPr>
                <w:object w:dxaOrig="810" w:dyaOrig="390" w14:anchorId="496D1723">
                  <v:shape id="_x0000_i1032" type="#_x0000_t75" style="width:40.3pt;height:19.7pt" o:ole="" fillcolor="window">
                    <v:imagedata r:id="rId17" o:title=""/>
                  </v:shape>
                  <o:OLEObject Type="Embed" ProgID="Equation.3" ShapeID="_x0000_i1032" DrawAspect="Content" ObjectID="_1603811124" r:id="rId23"/>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6F9E8" w14:textId="77777777" w:rsidR="00BF32CE" w:rsidRPr="003F514D" w:rsidRDefault="00BF32CE" w:rsidP="00BF32CE">
            <w:pPr>
              <w:pStyle w:val="TAC"/>
              <w:rPr>
                <w:ins w:id="929" w:author="Li, Qiming" w:date="2018-10-12T00:34:00Z"/>
                <w:rFonts w:cs="Arial"/>
                <w:lang w:val="en-US"/>
              </w:rPr>
            </w:pPr>
            <w:ins w:id="930" w:author="Li, Qiming" w:date="2018-10-12T00:34:00Z">
              <w:r w:rsidRPr="003F514D">
                <w:rPr>
                  <w:rFonts w:cs="Arial"/>
                  <w:lang w:val="en-US"/>
                </w:rPr>
                <w:t>dB</w:t>
              </w:r>
            </w:ins>
          </w:p>
        </w:tc>
        <w:tc>
          <w:tcPr>
            <w:tcW w:w="4655" w:type="dxa"/>
            <w:gridSpan w:val="2"/>
            <w:tcBorders>
              <w:top w:val="single" w:sz="4" w:space="0" w:color="auto"/>
              <w:left w:val="single" w:sz="4" w:space="0" w:color="auto"/>
              <w:bottom w:val="single" w:sz="4" w:space="0" w:color="auto"/>
              <w:right w:val="single" w:sz="4" w:space="0" w:color="auto"/>
            </w:tcBorders>
            <w:hideMark/>
          </w:tcPr>
          <w:p w14:paraId="3F3E1046" w14:textId="10556372" w:rsidR="00BF32CE" w:rsidRPr="00BF32CE" w:rsidRDefault="00BF32CE" w:rsidP="00BF32CE">
            <w:pPr>
              <w:pStyle w:val="TAC"/>
              <w:rPr>
                <w:ins w:id="931" w:author="Li, Qiming" w:date="2018-10-12T00:34:00Z"/>
                <w:rFonts w:cs="Arial"/>
                <w:highlight w:val="yellow"/>
                <w:lang w:val="en-US"/>
                <w:rPrChange w:id="932" w:author="Li, Qiming" w:date="2018-11-14T22:34:00Z">
                  <w:rPr>
                    <w:ins w:id="933" w:author="Li, Qiming" w:date="2018-10-12T00:34:00Z"/>
                    <w:rFonts w:cs="Arial"/>
                    <w:lang w:val="en-US"/>
                  </w:rPr>
                </w:rPrChange>
              </w:rPr>
            </w:pPr>
            <w:ins w:id="934" w:author="Li, Qiming" w:date="2018-11-14T22:34:00Z">
              <w:r w:rsidRPr="00BF32CE">
                <w:rPr>
                  <w:rFonts w:cs="Arial"/>
                  <w:highlight w:val="yellow"/>
                  <w:lang w:val="en-US"/>
                  <w:rPrChange w:id="935" w:author="Li, Qiming" w:date="2018-11-14T22:34:00Z">
                    <w:rPr>
                      <w:rFonts w:cs="Arial"/>
                      <w:lang w:val="en-US"/>
                    </w:rPr>
                  </w:rPrChange>
                </w:rPr>
                <w:t>TBD</w:t>
              </w:r>
            </w:ins>
          </w:p>
        </w:tc>
      </w:tr>
      <w:tr w:rsidR="00BF32CE" w14:paraId="26729068" w14:textId="77777777" w:rsidTr="00BF32CE">
        <w:trPr>
          <w:trHeight w:val="427"/>
          <w:jc w:val="center"/>
          <w:ins w:id="936" w:author="Li, Qiming" w:date="2018-10-12T00:34:00Z"/>
        </w:trPr>
        <w:tc>
          <w:tcPr>
            <w:tcW w:w="3805" w:type="dxa"/>
            <w:tcBorders>
              <w:top w:val="single" w:sz="4" w:space="0" w:color="auto"/>
              <w:left w:val="single" w:sz="4" w:space="0" w:color="auto"/>
              <w:right w:val="single" w:sz="4" w:space="0" w:color="auto"/>
            </w:tcBorders>
            <w:vAlign w:val="center"/>
            <w:hideMark/>
          </w:tcPr>
          <w:p w14:paraId="525CBB5E" w14:textId="77777777" w:rsidR="00BF32CE" w:rsidRPr="003F514D" w:rsidRDefault="00BF32CE" w:rsidP="00BF32CE">
            <w:pPr>
              <w:pStyle w:val="TAL"/>
              <w:rPr>
                <w:ins w:id="937" w:author="Li, Qiming" w:date="2018-10-12T00:34:00Z"/>
                <w:rFonts w:cs="Arial"/>
                <w:lang w:val="en-US"/>
              </w:rPr>
            </w:pPr>
            <w:ins w:id="938" w:author="Li, Qiming" w:date="2018-10-12T00:34:00Z">
              <w:r w:rsidRPr="003F514D">
                <w:rPr>
                  <w:rFonts w:cs="Arial"/>
                  <w:lang w:val="en-US"/>
                </w:rPr>
                <w:t>Io</w:t>
              </w:r>
              <w:r w:rsidRPr="003F514D">
                <w:rPr>
                  <w:rFonts w:cs="Arial"/>
                  <w:vertAlign w:val="superscript"/>
                  <w:lang w:val="en-US"/>
                </w:rPr>
                <w:t>Note3</w:t>
              </w:r>
            </w:ins>
          </w:p>
        </w:tc>
        <w:tc>
          <w:tcPr>
            <w:tcW w:w="1134" w:type="dxa"/>
            <w:tcBorders>
              <w:top w:val="single" w:sz="4" w:space="0" w:color="auto"/>
              <w:left w:val="single" w:sz="4" w:space="0" w:color="auto"/>
              <w:right w:val="single" w:sz="4" w:space="0" w:color="auto"/>
            </w:tcBorders>
            <w:vAlign w:val="center"/>
            <w:hideMark/>
          </w:tcPr>
          <w:p w14:paraId="4A8CEB80" w14:textId="77777777" w:rsidR="00BF32CE" w:rsidRPr="003F514D" w:rsidRDefault="00BF32CE" w:rsidP="00BF32CE">
            <w:pPr>
              <w:pStyle w:val="TAC"/>
              <w:rPr>
                <w:ins w:id="939" w:author="Li, Qiming" w:date="2018-10-12T00:34:00Z"/>
                <w:rFonts w:cs="Arial"/>
                <w:lang w:val="en-US"/>
              </w:rPr>
            </w:pPr>
            <w:ins w:id="940" w:author="Li, Qiming" w:date="2018-10-12T00:34:00Z">
              <w:r w:rsidRPr="003F514D">
                <w:rPr>
                  <w:rFonts w:cs="Arial"/>
                  <w:lang w:val="en-US"/>
                </w:rPr>
                <w:t>dBm/</w:t>
              </w:r>
            </w:ins>
          </w:p>
          <w:p w14:paraId="1B336BFD" w14:textId="77777777" w:rsidR="00BF32CE" w:rsidRPr="003F514D" w:rsidRDefault="00BF32CE" w:rsidP="00BF32CE">
            <w:pPr>
              <w:pStyle w:val="TAC"/>
              <w:rPr>
                <w:ins w:id="941" w:author="Li, Qiming" w:date="2018-10-12T00:34:00Z"/>
                <w:rFonts w:cs="Arial"/>
                <w:lang w:val="en-US"/>
              </w:rPr>
            </w:pPr>
            <w:ins w:id="942" w:author="Li, Qiming" w:date="2018-10-12T00:34:00Z">
              <w:r w:rsidRPr="003F514D">
                <w:rPr>
                  <w:rFonts w:cs="Arial"/>
                  <w:lang w:val="en-US"/>
                </w:rPr>
                <w:t>9</w:t>
              </w:r>
              <w:r>
                <w:rPr>
                  <w:rFonts w:cs="Arial"/>
                  <w:lang w:val="en-US"/>
                </w:rPr>
                <w:t>5.04</w:t>
              </w:r>
              <w:r w:rsidRPr="003F514D">
                <w:rPr>
                  <w:rFonts w:cs="Arial"/>
                  <w:lang w:val="en-US"/>
                </w:rPr>
                <w:t>MHz</w:t>
              </w:r>
            </w:ins>
          </w:p>
        </w:tc>
        <w:tc>
          <w:tcPr>
            <w:tcW w:w="4655" w:type="dxa"/>
            <w:gridSpan w:val="2"/>
            <w:tcBorders>
              <w:top w:val="single" w:sz="4" w:space="0" w:color="auto"/>
              <w:left w:val="single" w:sz="4" w:space="0" w:color="auto"/>
              <w:right w:val="single" w:sz="4" w:space="0" w:color="auto"/>
            </w:tcBorders>
          </w:tcPr>
          <w:p w14:paraId="1EC27E43" w14:textId="1DB7FE23" w:rsidR="00BF32CE" w:rsidRPr="00BF32CE" w:rsidRDefault="00BF32CE" w:rsidP="00BF32CE">
            <w:pPr>
              <w:pStyle w:val="TAC"/>
              <w:rPr>
                <w:ins w:id="943" w:author="Li, Qiming" w:date="2018-10-12T00:34:00Z"/>
                <w:rFonts w:cs="Arial"/>
                <w:highlight w:val="yellow"/>
                <w:lang w:val="en-US"/>
                <w:rPrChange w:id="944" w:author="Li, Qiming" w:date="2018-11-14T22:34:00Z">
                  <w:rPr>
                    <w:ins w:id="945" w:author="Li, Qiming" w:date="2018-10-12T00:34:00Z"/>
                    <w:rFonts w:cs="Arial"/>
                    <w:lang w:val="en-US"/>
                  </w:rPr>
                </w:rPrChange>
              </w:rPr>
            </w:pPr>
            <w:ins w:id="946" w:author="Li, Qiming" w:date="2018-11-14T22:34:00Z">
              <w:r w:rsidRPr="00BF32CE">
                <w:rPr>
                  <w:rFonts w:cs="Arial"/>
                  <w:highlight w:val="yellow"/>
                  <w:lang w:val="en-US"/>
                  <w:rPrChange w:id="947" w:author="Li, Qiming" w:date="2018-11-14T22:34:00Z">
                    <w:rPr>
                      <w:rFonts w:cs="Arial"/>
                      <w:lang w:val="en-US"/>
                    </w:rPr>
                  </w:rPrChange>
                </w:rPr>
                <w:t>TBD</w:t>
              </w:r>
            </w:ins>
          </w:p>
        </w:tc>
      </w:tr>
      <w:tr w:rsidR="007C2C5F" w14:paraId="6B085951" w14:textId="77777777" w:rsidTr="004D327C">
        <w:trPr>
          <w:trHeight w:val="42"/>
          <w:jc w:val="center"/>
          <w:ins w:id="948" w:author="Li, Qiming" w:date="2018-10-12T00:34:00Z"/>
        </w:trPr>
        <w:tc>
          <w:tcPr>
            <w:tcW w:w="3805" w:type="dxa"/>
            <w:tcBorders>
              <w:top w:val="single" w:sz="4" w:space="0" w:color="auto"/>
              <w:left w:val="single" w:sz="4" w:space="0" w:color="auto"/>
              <w:bottom w:val="single" w:sz="4" w:space="0" w:color="auto"/>
              <w:right w:val="single" w:sz="4" w:space="0" w:color="auto"/>
            </w:tcBorders>
            <w:vAlign w:val="center"/>
            <w:hideMark/>
          </w:tcPr>
          <w:p w14:paraId="141AA4E0" w14:textId="77777777" w:rsidR="007C2C5F" w:rsidRPr="003F514D" w:rsidRDefault="007C2C5F" w:rsidP="004D327C">
            <w:pPr>
              <w:pStyle w:val="TAL"/>
              <w:rPr>
                <w:ins w:id="949" w:author="Li, Qiming" w:date="2018-10-12T00:34:00Z"/>
                <w:rFonts w:cs="Arial"/>
                <w:lang w:val="en-US"/>
              </w:rPr>
            </w:pPr>
            <w:ins w:id="950" w:author="Li, Qiming" w:date="2018-10-12T00:34:00Z">
              <w:r w:rsidRPr="003F514D">
                <w:rPr>
                  <w:rFonts w:cs="Arial"/>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33D69A" w14:textId="77777777" w:rsidR="007C2C5F" w:rsidRPr="003F514D" w:rsidRDefault="007C2C5F" w:rsidP="004D327C">
            <w:pPr>
              <w:pStyle w:val="TAC"/>
              <w:rPr>
                <w:ins w:id="951" w:author="Li, Qiming" w:date="2018-10-12T00:34:00Z"/>
                <w:rFonts w:cs="Arial"/>
                <w:lang w:val="en-US"/>
              </w:rPr>
            </w:pPr>
            <w:ins w:id="952" w:author="Li, Qiming" w:date="2018-10-12T00:34:00Z">
              <w:r w:rsidRPr="003F514D">
                <w:rPr>
                  <w:rFonts w:cs="Arial"/>
                  <w:lang w:val="en-US"/>
                </w:rPr>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8BCB8C0" w14:textId="77777777" w:rsidR="007C2C5F" w:rsidRPr="003F514D" w:rsidRDefault="007C2C5F" w:rsidP="004D327C">
            <w:pPr>
              <w:pStyle w:val="TAC"/>
              <w:rPr>
                <w:ins w:id="953" w:author="Li, Qiming" w:date="2018-10-12T00:34:00Z"/>
                <w:rFonts w:cs="Arial"/>
                <w:lang w:val="en-US"/>
              </w:rPr>
            </w:pPr>
            <w:ins w:id="954" w:author="Li, Qiming" w:date="2018-10-12T00:34:00Z">
              <w:r w:rsidRPr="003F514D">
                <w:rPr>
                  <w:rFonts w:cs="Arial"/>
                  <w:lang w:val="en-US"/>
                </w:rPr>
                <w:t>AWGN</w:t>
              </w:r>
            </w:ins>
          </w:p>
        </w:tc>
      </w:tr>
      <w:tr w:rsidR="007C2C5F" w14:paraId="454ED1C1" w14:textId="77777777" w:rsidTr="004D327C">
        <w:trPr>
          <w:jc w:val="center"/>
          <w:ins w:id="955" w:author="Li, Qiming" w:date="2018-10-12T00:34:00Z"/>
        </w:trPr>
        <w:tc>
          <w:tcPr>
            <w:tcW w:w="9594" w:type="dxa"/>
            <w:gridSpan w:val="4"/>
            <w:tcBorders>
              <w:top w:val="single" w:sz="4" w:space="0" w:color="auto"/>
              <w:left w:val="single" w:sz="4" w:space="0" w:color="auto"/>
              <w:bottom w:val="single" w:sz="4" w:space="0" w:color="auto"/>
              <w:right w:val="single" w:sz="4" w:space="0" w:color="auto"/>
            </w:tcBorders>
            <w:vAlign w:val="center"/>
          </w:tcPr>
          <w:p w14:paraId="7315D461" w14:textId="77777777" w:rsidR="008F5111" w:rsidRDefault="008F5111" w:rsidP="008F5111">
            <w:pPr>
              <w:pStyle w:val="TAN"/>
              <w:rPr>
                <w:ins w:id="956" w:author="Li, Qiming" w:date="2018-11-15T17:57:00Z"/>
                <w:rFonts w:cs="Arial"/>
                <w:lang w:val="en-US"/>
              </w:rPr>
            </w:pPr>
            <w:ins w:id="957" w:author="Li, Qiming" w:date="2018-11-15T17:57: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14:paraId="278188DF" w14:textId="77777777" w:rsidR="008F5111" w:rsidRPr="002D543C" w:rsidRDefault="008F5111" w:rsidP="008F5111">
            <w:pPr>
              <w:pStyle w:val="TAN"/>
              <w:rPr>
                <w:ins w:id="958" w:author="Li, Qiming" w:date="2018-11-15T17:57:00Z"/>
                <w:rFonts w:cs="Arial"/>
                <w:highlight w:val="yellow"/>
                <w:lang w:val="en-US"/>
              </w:rPr>
            </w:pPr>
            <w:ins w:id="959" w:author="Li, Qiming" w:date="2018-11-15T17:57:00Z">
              <w:r w:rsidRPr="002D543C">
                <w:rPr>
                  <w:rFonts w:cs="Arial"/>
                  <w:highlight w:val="yellow"/>
                  <w:lang w:val="en-US"/>
                </w:rPr>
                <w:t>Note 2:</w:t>
              </w:r>
              <w:r w:rsidRPr="002D543C">
                <w:rPr>
                  <w:rFonts w:cs="Arial"/>
                  <w:highlight w:val="yellow"/>
                  <w:lang w:val="en-US"/>
                </w:rPr>
                <w:tab/>
                <w:t xml:space="preserve">Interference from other cells and noise sources not specified in the test is assumed to be constant over subcarriers and time and shall be modelled as AWGN of appropriate power for </w:t>
              </w:r>
              <w:r w:rsidRPr="002D543C">
                <w:rPr>
                  <w:rFonts w:eastAsia="Calibri" w:cs="v4.2.0"/>
                  <w:position w:val="-12"/>
                  <w:szCs w:val="22"/>
                  <w:highlight w:val="yellow"/>
                  <w:lang w:val="en-US"/>
                </w:rPr>
                <w:object w:dxaOrig="405" w:dyaOrig="345" w14:anchorId="5DE9F2D6">
                  <v:shape id="_x0000_i1034" type="#_x0000_t75" style="width:20.15pt;height:17.15pt" o:ole="" fillcolor="window">
                    <v:imagedata r:id="rId12" o:title=""/>
                  </v:shape>
                  <o:OLEObject Type="Embed" ProgID="Equation.3" ShapeID="_x0000_i1034" DrawAspect="Content" ObjectID="_1603811125" r:id="rId24"/>
                </w:object>
              </w:r>
              <w:r w:rsidRPr="002D543C">
                <w:rPr>
                  <w:rFonts w:cs="Arial"/>
                  <w:highlight w:val="yellow"/>
                  <w:lang w:val="en-US"/>
                </w:rPr>
                <w:t xml:space="preserve"> to be fulfilled.</w:t>
              </w:r>
            </w:ins>
          </w:p>
          <w:p w14:paraId="2F6CA1C3" w14:textId="77777777" w:rsidR="008F5111" w:rsidRPr="002D543C" w:rsidRDefault="008F5111" w:rsidP="008F5111">
            <w:pPr>
              <w:pStyle w:val="TAN"/>
              <w:rPr>
                <w:ins w:id="960" w:author="Li, Qiming" w:date="2018-11-15T17:57:00Z"/>
                <w:rFonts w:cs="Arial"/>
                <w:highlight w:val="yellow"/>
                <w:lang w:val="en-US"/>
              </w:rPr>
            </w:pPr>
            <w:ins w:id="961" w:author="Li, Qiming" w:date="2018-11-15T17:57:00Z">
              <w:r w:rsidRPr="002D543C">
                <w:rPr>
                  <w:rFonts w:cs="Arial"/>
                  <w:highlight w:val="yellow"/>
                  <w:lang w:val="en-US"/>
                </w:rPr>
                <w:t>Note 3:</w:t>
              </w:r>
              <w:r w:rsidRPr="002D543C">
                <w:rPr>
                  <w:rFonts w:cs="Arial"/>
                  <w:highlight w:val="yellow"/>
                  <w:lang w:val="en-US"/>
                </w:rPr>
                <w:tab/>
                <w:t>Io levels have been derived from other parameters for information purposes. They are not settable parameters themselves.</w:t>
              </w:r>
            </w:ins>
          </w:p>
          <w:p w14:paraId="75868C01" w14:textId="77777777" w:rsidR="008F5111" w:rsidRPr="002D543C" w:rsidRDefault="008F5111" w:rsidP="008F5111">
            <w:pPr>
              <w:pStyle w:val="TAN"/>
              <w:rPr>
                <w:ins w:id="962" w:author="Li, Qiming" w:date="2018-11-15T17:57:00Z"/>
                <w:rFonts w:cs="Arial"/>
                <w:highlight w:val="yellow"/>
                <w:lang w:val="en-US"/>
              </w:rPr>
            </w:pPr>
            <w:ins w:id="963" w:author="Li, Qiming" w:date="2018-11-15T17:57:00Z">
              <w:r w:rsidRPr="002D543C">
                <w:rPr>
                  <w:rFonts w:cs="Arial"/>
                  <w:highlight w:val="yellow"/>
                  <w:lang w:val="en-US"/>
                </w:rPr>
                <w:t xml:space="preserve">Note 4: </w:t>
              </w:r>
              <w:r w:rsidRPr="002D543C">
                <w:rPr>
                  <w:rFonts w:cs="Arial"/>
                  <w:highlight w:val="yellow"/>
                  <w:lang w:val="en-US"/>
                </w:rPr>
                <w:tab/>
                <w:t>Equivalent power received by an antenna with 0dBi gain at the centre of the quiet zone</w:t>
              </w:r>
            </w:ins>
          </w:p>
          <w:p w14:paraId="3A5761C7" w14:textId="71E68DEC" w:rsidR="007C2C5F" w:rsidRPr="003F514D" w:rsidRDefault="008F5111" w:rsidP="008F5111">
            <w:pPr>
              <w:pStyle w:val="TAN"/>
              <w:rPr>
                <w:ins w:id="964" w:author="Li, Qiming" w:date="2018-10-12T00:34:00Z"/>
                <w:rFonts w:cs="Arial"/>
                <w:lang w:val="en-US"/>
              </w:rPr>
            </w:pPr>
            <w:ins w:id="965" w:author="Li, Qiming" w:date="2018-11-15T17:57:00Z">
              <w:r w:rsidRPr="002D543C">
                <w:rPr>
                  <w:rFonts w:cs="Arial"/>
                  <w:highlight w:val="yellow"/>
                  <w:lang w:val="en-US"/>
                </w:rPr>
                <w:t>Note 5:     As observed with 0dBi gain antenna at the centre of the quiet zone</w:t>
              </w:r>
            </w:ins>
            <w:bookmarkStart w:id="966" w:name="_GoBack"/>
            <w:bookmarkEnd w:id="966"/>
          </w:p>
        </w:tc>
      </w:tr>
    </w:tbl>
    <w:p w14:paraId="7BD1B75F" w14:textId="77777777" w:rsidR="007C2C5F" w:rsidRDefault="007C2C5F" w:rsidP="007C2C5F">
      <w:pPr>
        <w:rPr>
          <w:ins w:id="967" w:author="Li, Qiming" w:date="2018-10-12T00:34:00Z"/>
        </w:rPr>
      </w:pPr>
    </w:p>
    <w:p w14:paraId="3774A4AF" w14:textId="77777777" w:rsidR="007C2C5F" w:rsidRDefault="007C2C5F" w:rsidP="007C2C5F">
      <w:pPr>
        <w:pStyle w:val="TH"/>
        <w:rPr>
          <w:ins w:id="968" w:author="Li, Qiming" w:date="2018-10-12T00:34:00Z"/>
          <w:rFonts w:ascii="Calibri" w:eastAsia="Calibri" w:hAnsi="Calibri"/>
          <w:sz w:val="22"/>
          <w:szCs w:val="22"/>
        </w:rPr>
      </w:pPr>
      <w:ins w:id="969" w:author="Li, Qiming" w:date="2018-10-12T00:34:00Z">
        <w:r>
          <w:lastRenderedPageBreak/>
          <w:t>Table A.5.4.3.2</w:t>
        </w:r>
        <w:r w:rsidRPr="00B952AC">
          <w:t>-</w:t>
        </w:r>
        <w:r>
          <w:t xml:space="preserve">4: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7C2C5F" w:rsidRPr="00B952AC" w14:paraId="469F8C94" w14:textId="77777777" w:rsidTr="004D327C">
        <w:trPr>
          <w:trHeight w:val="579"/>
          <w:jc w:val="center"/>
          <w:ins w:id="970" w:author="Li, Qiming" w:date="2018-10-12T00:34:00Z"/>
        </w:trPr>
        <w:tc>
          <w:tcPr>
            <w:tcW w:w="3402" w:type="dxa"/>
            <w:vAlign w:val="center"/>
          </w:tcPr>
          <w:p w14:paraId="10DE9A14" w14:textId="77777777" w:rsidR="007C2C5F" w:rsidRPr="00B952AC" w:rsidRDefault="007C2C5F" w:rsidP="004D327C">
            <w:pPr>
              <w:pStyle w:val="TAH"/>
              <w:rPr>
                <w:ins w:id="971" w:author="Li, Qiming" w:date="2018-10-12T00:34:00Z"/>
                <w:rFonts w:cs="Arial"/>
              </w:rPr>
            </w:pPr>
            <w:ins w:id="972" w:author="Li, Qiming" w:date="2018-10-12T00:34:00Z">
              <w:r w:rsidRPr="00B952AC">
                <w:rPr>
                  <w:rFonts w:cs="Arial"/>
                </w:rPr>
                <w:t>Field</w:t>
              </w:r>
            </w:ins>
          </w:p>
        </w:tc>
        <w:tc>
          <w:tcPr>
            <w:tcW w:w="1453" w:type="dxa"/>
            <w:vAlign w:val="center"/>
          </w:tcPr>
          <w:p w14:paraId="46C9B633" w14:textId="77777777" w:rsidR="007C2C5F" w:rsidRPr="00B952AC" w:rsidRDefault="007C2C5F" w:rsidP="004D327C">
            <w:pPr>
              <w:pStyle w:val="TAH"/>
              <w:rPr>
                <w:ins w:id="973" w:author="Li, Qiming" w:date="2018-10-12T00:34:00Z"/>
                <w:rFonts w:cs="Arial"/>
              </w:rPr>
            </w:pPr>
            <w:ins w:id="974" w:author="Li, Qiming" w:date="2018-10-12T00:34:00Z">
              <w:r w:rsidRPr="00B952AC">
                <w:rPr>
                  <w:rFonts w:cs="Arial"/>
                </w:rPr>
                <w:t>Value</w:t>
              </w:r>
            </w:ins>
          </w:p>
        </w:tc>
        <w:tc>
          <w:tcPr>
            <w:tcW w:w="3650" w:type="dxa"/>
            <w:vAlign w:val="center"/>
          </w:tcPr>
          <w:p w14:paraId="435FA090" w14:textId="77777777" w:rsidR="007C2C5F" w:rsidRPr="00B952AC" w:rsidRDefault="007C2C5F" w:rsidP="004D327C">
            <w:pPr>
              <w:pStyle w:val="TAH"/>
              <w:rPr>
                <w:ins w:id="975" w:author="Li, Qiming" w:date="2018-10-12T00:34:00Z"/>
                <w:rFonts w:cs="Arial"/>
              </w:rPr>
            </w:pPr>
            <w:ins w:id="976" w:author="Li, Qiming" w:date="2018-10-12T00:34:00Z">
              <w:r w:rsidRPr="00B952AC">
                <w:rPr>
                  <w:rFonts w:cs="Arial"/>
                </w:rPr>
                <w:t>Comment</w:t>
              </w:r>
            </w:ins>
          </w:p>
        </w:tc>
      </w:tr>
      <w:tr w:rsidR="007C2C5F" w:rsidRPr="00AD2E10" w14:paraId="6FF762C9" w14:textId="77777777" w:rsidTr="004D327C">
        <w:trPr>
          <w:trHeight w:val="424"/>
          <w:jc w:val="center"/>
          <w:ins w:id="977" w:author="Li, Qiming" w:date="2018-10-12T00:34:00Z"/>
        </w:trPr>
        <w:tc>
          <w:tcPr>
            <w:tcW w:w="3402" w:type="dxa"/>
            <w:vAlign w:val="center"/>
          </w:tcPr>
          <w:p w14:paraId="71E0E28E" w14:textId="77777777" w:rsidR="007C2C5F" w:rsidRPr="00AD2E10" w:rsidRDefault="007C2C5F" w:rsidP="004D327C">
            <w:pPr>
              <w:pStyle w:val="TAC"/>
              <w:rPr>
                <w:ins w:id="978" w:author="Li, Qiming" w:date="2018-10-12T00:34:00Z"/>
                <w:rFonts w:cs="Arial"/>
              </w:rPr>
            </w:pPr>
            <w:ins w:id="979" w:author="Li, Qiming" w:date="2018-10-12T00:34:00Z">
              <w:r w:rsidRPr="00AD2E10">
                <w:t>c-SRS</w:t>
              </w:r>
            </w:ins>
          </w:p>
        </w:tc>
        <w:tc>
          <w:tcPr>
            <w:tcW w:w="1453" w:type="dxa"/>
            <w:shd w:val="clear" w:color="auto" w:fill="auto"/>
            <w:vAlign w:val="center"/>
          </w:tcPr>
          <w:p w14:paraId="5B6044CA" w14:textId="77777777" w:rsidR="007C2C5F" w:rsidRPr="00AD2E10" w:rsidRDefault="007C2C5F" w:rsidP="004D327C">
            <w:pPr>
              <w:pStyle w:val="TAC"/>
              <w:rPr>
                <w:ins w:id="980" w:author="Li, Qiming" w:date="2018-10-12T00:34:00Z"/>
                <w:rFonts w:cs="Arial"/>
              </w:rPr>
            </w:pPr>
            <w:ins w:id="981" w:author="Li, Qiming" w:date="2018-10-12T00:34:00Z">
              <w:r>
                <w:rPr>
                  <w:rFonts w:cs="Arial"/>
                </w:rPr>
                <w:t>16</w:t>
              </w:r>
            </w:ins>
          </w:p>
        </w:tc>
        <w:tc>
          <w:tcPr>
            <w:tcW w:w="3650" w:type="dxa"/>
            <w:vMerge w:val="restart"/>
            <w:vAlign w:val="center"/>
          </w:tcPr>
          <w:p w14:paraId="173BE61B" w14:textId="77777777" w:rsidR="007C2C5F" w:rsidRPr="00AD2E10" w:rsidRDefault="007C2C5F" w:rsidP="004D327C">
            <w:pPr>
              <w:pStyle w:val="TAL"/>
              <w:rPr>
                <w:ins w:id="982" w:author="Li, Qiming" w:date="2018-10-12T00:34:00Z"/>
                <w:rFonts w:cs="Arial"/>
              </w:rPr>
            </w:pPr>
            <w:ins w:id="983" w:author="Li, Qiming" w:date="2018-10-12T00:34:00Z">
              <w:r>
                <w:rPr>
                  <w:lang w:eastAsia="ja-JP"/>
                </w:rPr>
                <w:t>F</w:t>
              </w:r>
              <w:r w:rsidRPr="00AD2E10">
                <w:rPr>
                  <w:lang w:eastAsia="ja-JP"/>
                </w:rPr>
                <w:t>requency hopping is disabled</w:t>
              </w:r>
            </w:ins>
          </w:p>
        </w:tc>
      </w:tr>
      <w:tr w:rsidR="007C2C5F" w:rsidRPr="00AD2E10" w14:paraId="0B8AAE98" w14:textId="77777777" w:rsidTr="004D327C">
        <w:trPr>
          <w:jc w:val="center"/>
          <w:ins w:id="984" w:author="Li, Qiming" w:date="2018-10-12T00:34:00Z"/>
        </w:trPr>
        <w:tc>
          <w:tcPr>
            <w:tcW w:w="3402" w:type="dxa"/>
            <w:vAlign w:val="center"/>
          </w:tcPr>
          <w:p w14:paraId="0095B614" w14:textId="77777777" w:rsidR="007C2C5F" w:rsidRPr="00AD2E10" w:rsidRDefault="007C2C5F" w:rsidP="004D327C">
            <w:pPr>
              <w:pStyle w:val="TAC"/>
              <w:rPr>
                <w:ins w:id="985" w:author="Li, Qiming" w:date="2018-10-12T00:34:00Z"/>
              </w:rPr>
            </w:pPr>
            <w:ins w:id="986" w:author="Li, Qiming" w:date="2018-10-12T00:34:00Z">
              <w:r w:rsidRPr="00AD2E10">
                <w:t>b-SRS</w:t>
              </w:r>
            </w:ins>
          </w:p>
        </w:tc>
        <w:tc>
          <w:tcPr>
            <w:tcW w:w="1453" w:type="dxa"/>
            <w:shd w:val="clear" w:color="auto" w:fill="auto"/>
            <w:vAlign w:val="center"/>
          </w:tcPr>
          <w:p w14:paraId="0A76D6E4" w14:textId="77777777" w:rsidR="007C2C5F" w:rsidRPr="00AD2E10" w:rsidRDefault="007C2C5F" w:rsidP="004D327C">
            <w:pPr>
              <w:pStyle w:val="TAC"/>
              <w:rPr>
                <w:ins w:id="987" w:author="Li, Qiming" w:date="2018-10-12T00:34:00Z"/>
                <w:rFonts w:cs="Arial"/>
              </w:rPr>
            </w:pPr>
            <w:ins w:id="988" w:author="Li, Qiming" w:date="2018-10-12T00:34:00Z">
              <w:r w:rsidRPr="00AD2E10">
                <w:rPr>
                  <w:rFonts w:cs="Arial"/>
                </w:rPr>
                <w:t>0</w:t>
              </w:r>
            </w:ins>
          </w:p>
        </w:tc>
        <w:tc>
          <w:tcPr>
            <w:tcW w:w="3650" w:type="dxa"/>
            <w:vMerge/>
          </w:tcPr>
          <w:p w14:paraId="0C1E9018" w14:textId="77777777" w:rsidR="007C2C5F" w:rsidRPr="00AD2E10" w:rsidRDefault="007C2C5F" w:rsidP="004D327C">
            <w:pPr>
              <w:pStyle w:val="TAL"/>
              <w:rPr>
                <w:ins w:id="989" w:author="Li, Qiming" w:date="2018-10-12T00:34:00Z"/>
                <w:rFonts w:cs="Arial"/>
              </w:rPr>
            </w:pPr>
          </w:p>
        </w:tc>
      </w:tr>
      <w:tr w:rsidR="007C2C5F" w:rsidRPr="00AD2E10" w14:paraId="7BD5EA8A" w14:textId="77777777" w:rsidTr="004D327C">
        <w:trPr>
          <w:jc w:val="center"/>
          <w:ins w:id="990" w:author="Li, Qiming" w:date="2018-10-12T00:34:00Z"/>
        </w:trPr>
        <w:tc>
          <w:tcPr>
            <w:tcW w:w="3402" w:type="dxa"/>
            <w:vAlign w:val="center"/>
          </w:tcPr>
          <w:p w14:paraId="6258AC16" w14:textId="77777777" w:rsidR="007C2C5F" w:rsidRPr="00AD2E10" w:rsidRDefault="007C2C5F" w:rsidP="004D327C">
            <w:pPr>
              <w:pStyle w:val="TAC"/>
              <w:rPr>
                <w:ins w:id="991" w:author="Li, Qiming" w:date="2018-10-12T00:34:00Z"/>
              </w:rPr>
            </w:pPr>
            <w:ins w:id="992" w:author="Li, Qiming" w:date="2018-10-12T00:34:00Z">
              <w:r w:rsidRPr="00AD2E10">
                <w:t>b-hop</w:t>
              </w:r>
            </w:ins>
          </w:p>
        </w:tc>
        <w:tc>
          <w:tcPr>
            <w:tcW w:w="1453" w:type="dxa"/>
            <w:shd w:val="clear" w:color="auto" w:fill="auto"/>
            <w:vAlign w:val="center"/>
          </w:tcPr>
          <w:p w14:paraId="7ECEA649" w14:textId="77777777" w:rsidR="007C2C5F" w:rsidRPr="00AD2E10" w:rsidRDefault="007C2C5F" w:rsidP="004D327C">
            <w:pPr>
              <w:pStyle w:val="TAC"/>
              <w:rPr>
                <w:ins w:id="993" w:author="Li, Qiming" w:date="2018-10-12T00:34:00Z"/>
                <w:rFonts w:cs="Arial"/>
              </w:rPr>
            </w:pPr>
            <w:ins w:id="994" w:author="Li, Qiming" w:date="2018-10-12T00:34:00Z">
              <w:r w:rsidRPr="00AD2E10">
                <w:rPr>
                  <w:rFonts w:cs="Arial"/>
                </w:rPr>
                <w:t>0</w:t>
              </w:r>
            </w:ins>
          </w:p>
        </w:tc>
        <w:tc>
          <w:tcPr>
            <w:tcW w:w="3650" w:type="dxa"/>
            <w:vMerge/>
          </w:tcPr>
          <w:p w14:paraId="58CE4264" w14:textId="77777777" w:rsidR="007C2C5F" w:rsidRPr="00AD2E10" w:rsidRDefault="007C2C5F" w:rsidP="004D327C">
            <w:pPr>
              <w:pStyle w:val="TAL"/>
              <w:rPr>
                <w:ins w:id="995" w:author="Li, Qiming" w:date="2018-10-12T00:34:00Z"/>
                <w:rFonts w:cs="Arial"/>
              </w:rPr>
            </w:pPr>
          </w:p>
        </w:tc>
      </w:tr>
      <w:tr w:rsidR="007C2C5F" w:rsidRPr="00AD2E10" w14:paraId="5D398478" w14:textId="77777777" w:rsidTr="004D327C">
        <w:trPr>
          <w:jc w:val="center"/>
          <w:ins w:id="996" w:author="Li, Qiming" w:date="2018-10-12T00:34:00Z"/>
        </w:trPr>
        <w:tc>
          <w:tcPr>
            <w:tcW w:w="3402" w:type="dxa"/>
            <w:vAlign w:val="center"/>
          </w:tcPr>
          <w:p w14:paraId="5893A5C5" w14:textId="77777777" w:rsidR="007C2C5F" w:rsidRPr="00AD2E10" w:rsidRDefault="007C2C5F" w:rsidP="004D327C">
            <w:pPr>
              <w:pStyle w:val="TAC"/>
              <w:rPr>
                <w:ins w:id="997" w:author="Li, Qiming" w:date="2018-10-12T00:34:00Z"/>
              </w:rPr>
            </w:pPr>
            <w:ins w:id="998" w:author="Li, Qiming" w:date="2018-10-12T00:34:00Z">
              <w:r w:rsidRPr="00AD2E10">
                <w:t>freqDomainPosition</w:t>
              </w:r>
            </w:ins>
          </w:p>
        </w:tc>
        <w:tc>
          <w:tcPr>
            <w:tcW w:w="1453" w:type="dxa"/>
            <w:shd w:val="clear" w:color="auto" w:fill="auto"/>
            <w:vAlign w:val="center"/>
          </w:tcPr>
          <w:p w14:paraId="334B574D" w14:textId="77777777" w:rsidR="007C2C5F" w:rsidRPr="00AD2E10" w:rsidRDefault="007C2C5F" w:rsidP="004D327C">
            <w:pPr>
              <w:pStyle w:val="TAC"/>
              <w:rPr>
                <w:ins w:id="999" w:author="Li, Qiming" w:date="2018-10-12T00:34:00Z"/>
                <w:rFonts w:cs="Arial"/>
              </w:rPr>
            </w:pPr>
            <w:ins w:id="1000" w:author="Li, Qiming" w:date="2018-10-12T00:34:00Z">
              <w:r w:rsidRPr="00AD2E10">
                <w:rPr>
                  <w:rFonts w:cs="Arial"/>
                </w:rPr>
                <w:t>0</w:t>
              </w:r>
            </w:ins>
          </w:p>
        </w:tc>
        <w:tc>
          <w:tcPr>
            <w:tcW w:w="3650" w:type="dxa"/>
            <w:vMerge w:val="restart"/>
          </w:tcPr>
          <w:p w14:paraId="6C60EB8D" w14:textId="77777777" w:rsidR="007C2C5F" w:rsidRPr="00AD2E10" w:rsidRDefault="007C2C5F" w:rsidP="004D327C">
            <w:pPr>
              <w:pStyle w:val="TAL"/>
              <w:rPr>
                <w:ins w:id="1001" w:author="Li, Qiming" w:date="2018-10-12T00:34:00Z"/>
                <w:rFonts w:cs="Arial"/>
              </w:rPr>
            </w:pPr>
            <w:ins w:id="1002" w:author="Li, Qiming" w:date="2018-10-12T00:34:00Z">
              <w:r w:rsidRPr="00AD2E10">
                <w:rPr>
                  <w:rFonts w:cs="Arial"/>
                </w:rPr>
                <w:t>Frequency domain position of SRS</w:t>
              </w:r>
            </w:ins>
          </w:p>
        </w:tc>
      </w:tr>
      <w:tr w:rsidR="007C2C5F" w:rsidRPr="00AD2E10" w14:paraId="444BD7D1" w14:textId="77777777" w:rsidTr="004D327C">
        <w:trPr>
          <w:jc w:val="center"/>
          <w:ins w:id="1003" w:author="Li, Qiming" w:date="2018-10-12T00:34:00Z"/>
        </w:trPr>
        <w:tc>
          <w:tcPr>
            <w:tcW w:w="3402" w:type="dxa"/>
            <w:vAlign w:val="center"/>
          </w:tcPr>
          <w:p w14:paraId="029BE05D" w14:textId="77777777" w:rsidR="007C2C5F" w:rsidRPr="00AD2E10" w:rsidRDefault="007C2C5F" w:rsidP="004D327C">
            <w:pPr>
              <w:pStyle w:val="TAC"/>
              <w:rPr>
                <w:ins w:id="1004" w:author="Li, Qiming" w:date="2018-10-12T00:34:00Z"/>
              </w:rPr>
            </w:pPr>
            <w:ins w:id="1005" w:author="Li, Qiming" w:date="2018-10-12T00:34:00Z">
              <w:r w:rsidRPr="00AD2E10">
                <w:t>freqDomainShift</w:t>
              </w:r>
            </w:ins>
          </w:p>
        </w:tc>
        <w:tc>
          <w:tcPr>
            <w:tcW w:w="1453" w:type="dxa"/>
            <w:shd w:val="clear" w:color="auto" w:fill="auto"/>
            <w:vAlign w:val="center"/>
          </w:tcPr>
          <w:p w14:paraId="30FB116C" w14:textId="77777777" w:rsidR="007C2C5F" w:rsidRPr="00AD2E10" w:rsidRDefault="007C2C5F" w:rsidP="004D327C">
            <w:pPr>
              <w:pStyle w:val="TAC"/>
              <w:rPr>
                <w:ins w:id="1006" w:author="Li, Qiming" w:date="2018-10-12T00:34:00Z"/>
                <w:rFonts w:cs="Arial"/>
              </w:rPr>
            </w:pPr>
            <w:ins w:id="1007" w:author="Li, Qiming" w:date="2018-10-12T00:34:00Z">
              <w:r w:rsidRPr="00AD2E10">
                <w:rPr>
                  <w:rFonts w:cs="Arial"/>
                </w:rPr>
                <w:t>0</w:t>
              </w:r>
            </w:ins>
          </w:p>
        </w:tc>
        <w:tc>
          <w:tcPr>
            <w:tcW w:w="3650" w:type="dxa"/>
            <w:vMerge/>
          </w:tcPr>
          <w:p w14:paraId="2AD83A93" w14:textId="77777777" w:rsidR="007C2C5F" w:rsidRPr="00AD2E10" w:rsidRDefault="007C2C5F" w:rsidP="004D327C">
            <w:pPr>
              <w:pStyle w:val="TAL"/>
              <w:rPr>
                <w:ins w:id="1008" w:author="Li, Qiming" w:date="2018-10-12T00:34:00Z"/>
                <w:rFonts w:cs="Arial"/>
              </w:rPr>
            </w:pPr>
          </w:p>
        </w:tc>
      </w:tr>
      <w:tr w:rsidR="007C2C5F" w:rsidRPr="00AD2E10" w14:paraId="4DFFED43" w14:textId="77777777" w:rsidTr="004D327C">
        <w:trPr>
          <w:jc w:val="center"/>
          <w:ins w:id="1009" w:author="Li, Qiming" w:date="2018-10-12T00:34:00Z"/>
        </w:trPr>
        <w:tc>
          <w:tcPr>
            <w:tcW w:w="3402" w:type="dxa"/>
            <w:vAlign w:val="center"/>
          </w:tcPr>
          <w:p w14:paraId="2CA35288" w14:textId="77777777" w:rsidR="007C2C5F" w:rsidRPr="00AD2E10" w:rsidRDefault="007C2C5F" w:rsidP="004D327C">
            <w:pPr>
              <w:pStyle w:val="TAC"/>
              <w:rPr>
                <w:ins w:id="1010" w:author="Li, Qiming" w:date="2018-10-12T00:34:00Z"/>
              </w:rPr>
            </w:pPr>
            <w:ins w:id="1011" w:author="Li, Qiming" w:date="2018-10-12T00:34:00Z">
              <w:r w:rsidRPr="00AD2E10">
                <w:t>groupOrSequenceHopping</w:t>
              </w:r>
            </w:ins>
          </w:p>
        </w:tc>
        <w:tc>
          <w:tcPr>
            <w:tcW w:w="1453" w:type="dxa"/>
            <w:shd w:val="clear" w:color="auto" w:fill="auto"/>
            <w:vAlign w:val="center"/>
          </w:tcPr>
          <w:p w14:paraId="10A1EA93" w14:textId="77777777" w:rsidR="007C2C5F" w:rsidRPr="00AD2E10" w:rsidRDefault="007C2C5F" w:rsidP="004D327C">
            <w:pPr>
              <w:pStyle w:val="TAC"/>
              <w:rPr>
                <w:ins w:id="1012" w:author="Li, Qiming" w:date="2018-10-12T00:34:00Z"/>
                <w:rFonts w:cs="Arial"/>
              </w:rPr>
            </w:pPr>
            <w:ins w:id="1013" w:author="Li, Qiming" w:date="2018-10-12T00:34:00Z">
              <w:r w:rsidRPr="00AD2E10">
                <w:t>neither</w:t>
              </w:r>
            </w:ins>
          </w:p>
        </w:tc>
        <w:tc>
          <w:tcPr>
            <w:tcW w:w="3650" w:type="dxa"/>
          </w:tcPr>
          <w:p w14:paraId="2EB0C19A" w14:textId="77777777" w:rsidR="007C2C5F" w:rsidRPr="00AD2E10" w:rsidRDefault="007C2C5F" w:rsidP="004D327C">
            <w:pPr>
              <w:pStyle w:val="TAL"/>
              <w:rPr>
                <w:ins w:id="1014" w:author="Li, Qiming" w:date="2018-10-12T00:34:00Z"/>
                <w:rFonts w:cs="Arial"/>
              </w:rPr>
            </w:pPr>
            <w:ins w:id="1015" w:author="Li, Qiming" w:date="2018-10-12T00:34:00Z">
              <w:r w:rsidRPr="00AD2E10">
                <w:rPr>
                  <w:rFonts w:cs="Arial"/>
                </w:rPr>
                <w:t>No group or sequence hopping</w:t>
              </w:r>
            </w:ins>
          </w:p>
        </w:tc>
      </w:tr>
      <w:tr w:rsidR="007C2C5F" w:rsidRPr="00AD2E10" w14:paraId="34CB6448" w14:textId="77777777" w:rsidTr="004D327C">
        <w:trPr>
          <w:jc w:val="center"/>
          <w:ins w:id="1016" w:author="Li, Qiming" w:date="2018-10-12T00:34:00Z"/>
        </w:trPr>
        <w:tc>
          <w:tcPr>
            <w:tcW w:w="3402" w:type="dxa"/>
            <w:vAlign w:val="center"/>
          </w:tcPr>
          <w:p w14:paraId="6E3E05A5" w14:textId="77777777" w:rsidR="007C2C5F" w:rsidRPr="00AD2E10" w:rsidRDefault="007C2C5F" w:rsidP="004D327C">
            <w:pPr>
              <w:pStyle w:val="TAC"/>
              <w:rPr>
                <w:ins w:id="1017" w:author="Li, Qiming" w:date="2018-10-12T00:34:00Z"/>
                <w:rFonts w:cs="Arial"/>
              </w:rPr>
            </w:pPr>
            <w:ins w:id="1018" w:author="Li, Qiming" w:date="2018-10-12T00:34:00Z">
              <w:r w:rsidRPr="00AD2E10">
                <w:t>SRS-PeriodicityAndOffset</w:t>
              </w:r>
            </w:ins>
          </w:p>
        </w:tc>
        <w:tc>
          <w:tcPr>
            <w:tcW w:w="1453" w:type="dxa"/>
            <w:shd w:val="clear" w:color="auto" w:fill="auto"/>
            <w:vAlign w:val="center"/>
          </w:tcPr>
          <w:p w14:paraId="5C6B70C4" w14:textId="77777777" w:rsidR="007C2C5F" w:rsidRPr="00AD2E10" w:rsidRDefault="007C2C5F" w:rsidP="004D327C">
            <w:pPr>
              <w:pStyle w:val="TAC"/>
              <w:rPr>
                <w:ins w:id="1019" w:author="Li, Qiming" w:date="2018-10-12T00:34:00Z"/>
                <w:rFonts w:cs="Arial"/>
              </w:rPr>
            </w:pPr>
            <w:ins w:id="1020" w:author="Li, Qiming" w:date="2018-10-12T00:34:00Z">
              <w:r w:rsidRPr="00AD2E10">
                <w:t>sl5=0</w:t>
              </w:r>
            </w:ins>
          </w:p>
        </w:tc>
        <w:tc>
          <w:tcPr>
            <w:tcW w:w="3650" w:type="dxa"/>
          </w:tcPr>
          <w:p w14:paraId="20D209B7" w14:textId="77777777" w:rsidR="007C2C5F" w:rsidRPr="00AD2E10" w:rsidRDefault="007C2C5F" w:rsidP="004D327C">
            <w:pPr>
              <w:pStyle w:val="TAL"/>
              <w:rPr>
                <w:ins w:id="1021" w:author="Li, Qiming" w:date="2018-10-12T00:34:00Z"/>
                <w:rFonts w:cs="Arial"/>
              </w:rPr>
            </w:pPr>
            <w:ins w:id="1022" w:author="Li, Qiming" w:date="2018-10-12T00:34:00Z">
              <w:r w:rsidRPr="00AD2E10">
                <w:rPr>
                  <w:rFonts w:cs="Arial"/>
                </w:rPr>
                <w:t>Once every 5 slots</w:t>
              </w:r>
            </w:ins>
          </w:p>
        </w:tc>
      </w:tr>
      <w:tr w:rsidR="007C2C5F" w:rsidRPr="00AD2E10" w14:paraId="6578BB65" w14:textId="77777777" w:rsidTr="004D327C">
        <w:trPr>
          <w:jc w:val="center"/>
          <w:ins w:id="1023" w:author="Li, Qiming" w:date="2018-10-12T00:34:00Z"/>
        </w:trPr>
        <w:tc>
          <w:tcPr>
            <w:tcW w:w="3402" w:type="dxa"/>
            <w:vAlign w:val="center"/>
          </w:tcPr>
          <w:p w14:paraId="79D2FDD6" w14:textId="77777777" w:rsidR="007C2C5F" w:rsidRPr="00AD2E10" w:rsidRDefault="007C2C5F" w:rsidP="004D327C">
            <w:pPr>
              <w:pStyle w:val="TAC"/>
              <w:rPr>
                <w:ins w:id="1024" w:author="Li, Qiming" w:date="2018-10-12T00:34:00Z"/>
                <w:rFonts w:cs="Arial"/>
              </w:rPr>
            </w:pPr>
            <w:ins w:id="1025" w:author="Li, Qiming" w:date="2018-10-12T00:34:00Z">
              <w:r w:rsidRPr="00AD2E10">
                <w:t>pathlossReferenceRS</w:t>
              </w:r>
            </w:ins>
          </w:p>
        </w:tc>
        <w:tc>
          <w:tcPr>
            <w:tcW w:w="1453" w:type="dxa"/>
            <w:shd w:val="clear" w:color="auto" w:fill="auto"/>
            <w:vAlign w:val="center"/>
          </w:tcPr>
          <w:p w14:paraId="2E60F939" w14:textId="77777777" w:rsidR="007C2C5F" w:rsidRPr="00AD2E10" w:rsidRDefault="007C2C5F" w:rsidP="004D327C">
            <w:pPr>
              <w:pStyle w:val="TAC"/>
              <w:rPr>
                <w:ins w:id="1026" w:author="Li, Qiming" w:date="2018-10-12T00:34:00Z"/>
                <w:rFonts w:cs="Arial"/>
              </w:rPr>
            </w:pPr>
            <w:ins w:id="1027" w:author="Li, Qiming" w:date="2018-10-12T00:34:00Z">
              <w:r w:rsidRPr="00AD2E10">
                <w:t>ssb-Index=0</w:t>
              </w:r>
            </w:ins>
          </w:p>
        </w:tc>
        <w:tc>
          <w:tcPr>
            <w:tcW w:w="3650" w:type="dxa"/>
          </w:tcPr>
          <w:p w14:paraId="5945CA8F" w14:textId="77777777" w:rsidR="007C2C5F" w:rsidRPr="00AD2E10" w:rsidRDefault="007C2C5F" w:rsidP="004D327C">
            <w:pPr>
              <w:pStyle w:val="TAL"/>
              <w:rPr>
                <w:ins w:id="1028" w:author="Li, Qiming" w:date="2018-10-12T00:34:00Z"/>
                <w:rFonts w:cs="Arial"/>
              </w:rPr>
            </w:pPr>
            <w:ins w:id="1029" w:author="Li, Qiming" w:date="2018-10-12T00:34:00Z">
              <w:r w:rsidRPr="00AD2E10">
                <w:rPr>
                  <w:szCs w:val="22"/>
                  <w:lang w:eastAsia="ja-JP"/>
                </w:rPr>
                <w:t>SSB #0 is used for SRS path loss estimation</w:t>
              </w:r>
            </w:ins>
          </w:p>
        </w:tc>
      </w:tr>
      <w:tr w:rsidR="007C2C5F" w:rsidRPr="00AD2E10" w14:paraId="280CE667" w14:textId="77777777" w:rsidTr="004D327C">
        <w:trPr>
          <w:jc w:val="center"/>
          <w:ins w:id="1030" w:author="Li, Qiming" w:date="2018-10-12T00:34:00Z"/>
        </w:trPr>
        <w:tc>
          <w:tcPr>
            <w:tcW w:w="3402" w:type="dxa"/>
            <w:vAlign w:val="center"/>
          </w:tcPr>
          <w:p w14:paraId="63B9FDA9" w14:textId="77777777" w:rsidR="007C2C5F" w:rsidRPr="00AD2E10" w:rsidRDefault="007C2C5F" w:rsidP="004D327C">
            <w:pPr>
              <w:pStyle w:val="TAC"/>
              <w:rPr>
                <w:ins w:id="1031" w:author="Li, Qiming" w:date="2018-10-12T00:34:00Z"/>
                <w:rFonts w:cs="Arial"/>
                <w:vertAlign w:val="superscript"/>
              </w:rPr>
            </w:pPr>
            <w:ins w:id="1032" w:author="Li, Qiming" w:date="2018-10-12T00:34:00Z">
              <w:r w:rsidRPr="00AD2E10">
                <w:rPr>
                  <w:rFonts w:cs="Arial"/>
                </w:rPr>
                <w:t>usage</w:t>
              </w:r>
            </w:ins>
          </w:p>
        </w:tc>
        <w:tc>
          <w:tcPr>
            <w:tcW w:w="1453" w:type="dxa"/>
            <w:shd w:val="clear" w:color="auto" w:fill="auto"/>
            <w:vAlign w:val="center"/>
          </w:tcPr>
          <w:p w14:paraId="714532C7" w14:textId="77777777" w:rsidR="007C2C5F" w:rsidRPr="00AD2E10" w:rsidRDefault="007C2C5F" w:rsidP="004D327C">
            <w:pPr>
              <w:pStyle w:val="TAC"/>
              <w:rPr>
                <w:ins w:id="1033" w:author="Li, Qiming" w:date="2018-10-12T00:34:00Z"/>
                <w:rFonts w:cs="Arial"/>
              </w:rPr>
            </w:pPr>
            <w:ins w:id="1034" w:author="Li, Qiming" w:date="2018-10-12T00:34:00Z">
              <w:r w:rsidRPr="00AD2E10">
                <w:rPr>
                  <w:color w:val="000000"/>
                  <w:lang w:val="en-US"/>
                </w:rPr>
                <w:t>nonCodebook</w:t>
              </w:r>
            </w:ins>
          </w:p>
        </w:tc>
        <w:tc>
          <w:tcPr>
            <w:tcW w:w="3650" w:type="dxa"/>
          </w:tcPr>
          <w:p w14:paraId="06B9FC33" w14:textId="77777777" w:rsidR="007C2C5F" w:rsidRPr="00AD2E10" w:rsidRDefault="007C2C5F" w:rsidP="004D327C">
            <w:pPr>
              <w:pStyle w:val="TAL"/>
              <w:rPr>
                <w:ins w:id="1035" w:author="Li, Qiming" w:date="2018-10-12T00:34:00Z"/>
                <w:rFonts w:cs="Arial"/>
              </w:rPr>
            </w:pPr>
            <w:ins w:id="1036" w:author="Li, Qiming" w:date="2018-10-12T00:34:00Z">
              <w:r w:rsidRPr="00AD2E10">
                <w:rPr>
                  <w:rFonts w:cs="Arial"/>
                </w:rPr>
                <w:t>Non-codebook based UL transmission</w:t>
              </w:r>
            </w:ins>
          </w:p>
        </w:tc>
      </w:tr>
      <w:tr w:rsidR="007C2C5F" w:rsidRPr="00AD2E10" w14:paraId="6F51C652" w14:textId="77777777" w:rsidTr="004D327C">
        <w:trPr>
          <w:jc w:val="center"/>
          <w:ins w:id="1037" w:author="Li, Qiming" w:date="2018-10-12T00:34:00Z"/>
        </w:trPr>
        <w:tc>
          <w:tcPr>
            <w:tcW w:w="3402" w:type="dxa"/>
            <w:vAlign w:val="center"/>
          </w:tcPr>
          <w:p w14:paraId="11EFC7E6" w14:textId="77777777" w:rsidR="007C2C5F" w:rsidRPr="00AD2E10" w:rsidRDefault="007C2C5F" w:rsidP="004D327C">
            <w:pPr>
              <w:pStyle w:val="TAC"/>
              <w:rPr>
                <w:ins w:id="1038" w:author="Li, Qiming" w:date="2018-10-12T00:34:00Z"/>
                <w:rFonts w:cs="Arial"/>
              </w:rPr>
            </w:pPr>
            <w:ins w:id="1039" w:author="Li, Qiming" w:date="2018-10-12T00:34:00Z">
              <w:r w:rsidRPr="00AD2E10">
                <w:t>startPosition</w:t>
              </w:r>
            </w:ins>
          </w:p>
        </w:tc>
        <w:tc>
          <w:tcPr>
            <w:tcW w:w="1453" w:type="dxa"/>
            <w:shd w:val="clear" w:color="auto" w:fill="auto"/>
            <w:vAlign w:val="center"/>
          </w:tcPr>
          <w:p w14:paraId="36D48B29" w14:textId="77777777" w:rsidR="007C2C5F" w:rsidRPr="00AD2E10" w:rsidRDefault="007C2C5F" w:rsidP="004D327C">
            <w:pPr>
              <w:pStyle w:val="TAC"/>
              <w:rPr>
                <w:ins w:id="1040" w:author="Li, Qiming" w:date="2018-10-12T00:34:00Z"/>
                <w:color w:val="000000"/>
                <w:lang w:val="en-US"/>
              </w:rPr>
            </w:pPr>
            <w:ins w:id="1041" w:author="Li, Qiming" w:date="2018-10-12T00:34:00Z">
              <w:r w:rsidRPr="00AD2E10">
                <w:rPr>
                  <w:color w:val="000000"/>
                  <w:lang w:val="en-US"/>
                </w:rPr>
                <w:t>0</w:t>
              </w:r>
            </w:ins>
          </w:p>
        </w:tc>
        <w:tc>
          <w:tcPr>
            <w:tcW w:w="3650" w:type="dxa"/>
            <w:vMerge w:val="restart"/>
            <w:vAlign w:val="center"/>
          </w:tcPr>
          <w:p w14:paraId="12EB7E1C" w14:textId="77777777" w:rsidR="007C2C5F" w:rsidRPr="00AD2E10" w:rsidRDefault="007C2C5F" w:rsidP="004D327C">
            <w:pPr>
              <w:pStyle w:val="TAL"/>
              <w:rPr>
                <w:ins w:id="1042" w:author="Li, Qiming" w:date="2018-10-12T00:34:00Z"/>
                <w:rFonts w:cs="Arial"/>
              </w:rPr>
            </w:pPr>
            <w:ins w:id="1043" w:author="Li, Qiming" w:date="2018-10-12T00:34:00Z">
              <w:r w:rsidRPr="00AD2E10">
                <w:t>resourceMapping setting. SRS on last symbol of slot, and 1symbols for SRS without repetition.</w:t>
              </w:r>
            </w:ins>
          </w:p>
        </w:tc>
      </w:tr>
      <w:tr w:rsidR="007C2C5F" w:rsidRPr="00AD2E10" w14:paraId="4A098E5D" w14:textId="77777777" w:rsidTr="004D327C">
        <w:trPr>
          <w:jc w:val="center"/>
          <w:ins w:id="1044" w:author="Li, Qiming" w:date="2018-10-12T00:34:00Z"/>
        </w:trPr>
        <w:tc>
          <w:tcPr>
            <w:tcW w:w="3402" w:type="dxa"/>
            <w:vAlign w:val="center"/>
          </w:tcPr>
          <w:p w14:paraId="2F3222F0" w14:textId="77777777" w:rsidR="007C2C5F" w:rsidRPr="00AD2E10" w:rsidRDefault="007C2C5F" w:rsidP="004D327C">
            <w:pPr>
              <w:pStyle w:val="TAC"/>
              <w:rPr>
                <w:ins w:id="1045" w:author="Li, Qiming" w:date="2018-10-12T00:34:00Z"/>
                <w:rFonts w:cs="Arial"/>
              </w:rPr>
            </w:pPr>
            <w:ins w:id="1046" w:author="Li, Qiming" w:date="2018-10-12T00:34:00Z">
              <w:r w:rsidRPr="00AD2E10">
                <w:t>nrofSymbols</w:t>
              </w:r>
            </w:ins>
          </w:p>
        </w:tc>
        <w:tc>
          <w:tcPr>
            <w:tcW w:w="1453" w:type="dxa"/>
            <w:shd w:val="clear" w:color="auto" w:fill="auto"/>
            <w:vAlign w:val="center"/>
          </w:tcPr>
          <w:p w14:paraId="31732170" w14:textId="77777777" w:rsidR="007C2C5F" w:rsidRPr="00AD2E10" w:rsidRDefault="007C2C5F" w:rsidP="004D327C">
            <w:pPr>
              <w:pStyle w:val="TAC"/>
              <w:rPr>
                <w:ins w:id="1047" w:author="Li, Qiming" w:date="2018-10-12T00:34:00Z"/>
                <w:color w:val="000000"/>
                <w:lang w:val="en-US"/>
              </w:rPr>
            </w:pPr>
            <w:ins w:id="1048" w:author="Li, Qiming" w:date="2018-10-12T00:34:00Z">
              <w:r w:rsidRPr="00AD2E10">
                <w:rPr>
                  <w:color w:val="000000"/>
                  <w:lang w:val="en-US"/>
                </w:rPr>
                <w:t>n1</w:t>
              </w:r>
            </w:ins>
          </w:p>
        </w:tc>
        <w:tc>
          <w:tcPr>
            <w:tcW w:w="3650" w:type="dxa"/>
            <w:vMerge/>
          </w:tcPr>
          <w:p w14:paraId="28D68DC5" w14:textId="77777777" w:rsidR="007C2C5F" w:rsidRPr="00AD2E10" w:rsidRDefault="007C2C5F" w:rsidP="004D327C">
            <w:pPr>
              <w:pStyle w:val="TAL"/>
              <w:rPr>
                <w:ins w:id="1049" w:author="Li, Qiming" w:date="2018-10-12T00:34:00Z"/>
              </w:rPr>
            </w:pPr>
          </w:p>
        </w:tc>
      </w:tr>
      <w:tr w:rsidR="007C2C5F" w:rsidRPr="00AD2E10" w14:paraId="774DB807" w14:textId="77777777" w:rsidTr="004D327C">
        <w:trPr>
          <w:jc w:val="center"/>
          <w:ins w:id="1050" w:author="Li, Qiming" w:date="2018-10-12T00:34:00Z"/>
        </w:trPr>
        <w:tc>
          <w:tcPr>
            <w:tcW w:w="3402" w:type="dxa"/>
            <w:vAlign w:val="center"/>
          </w:tcPr>
          <w:p w14:paraId="6BA770C8" w14:textId="77777777" w:rsidR="007C2C5F" w:rsidRPr="00AD2E10" w:rsidRDefault="007C2C5F" w:rsidP="004D327C">
            <w:pPr>
              <w:pStyle w:val="TAC"/>
              <w:rPr>
                <w:ins w:id="1051" w:author="Li, Qiming" w:date="2018-10-12T00:34:00Z"/>
                <w:rFonts w:cs="Arial"/>
              </w:rPr>
            </w:pPr>
            <w:ins w:id="1052" w:author="Li, Qiming" w:date="2018-10-12T00:34:00Z">
              <w:r w:rsidRPr="00AD2E10">
                <w:t>repetitionFactor</w:t>
              </w:r>
            </w:ins>
          </w:p>
        </w:tc>
        <w:tc>
          <w:tcPr>
            <w:tcW w:w="1453" w:type="dxa"/>
            <w:shd w:val="clear" w:color="auto" w:fill="auto"/>
            <w:vAlign w:val="center"/>
          </w:tcPr>
          <w:p w14:paraId="119E912F" w14:textId="77777777" w:rsidR="007C2C5F" w:rsidRPr="00AD2E10" w:rsidRDefault="007C2C5F" w:rsidP="004D327C">
            <w:pPr>
              <w:pStyle w:val="TAC"/>
              <w:rPr>
                <w:ins w:id="1053" w:author="Li, Qiming" w:date="2018-10-12T00:34:00Z"/>
                <w:color w:val="000000"/>
                <w:lang w:val="en-US"/>
              </w:rPr>
            </w:pPr>
            <w:ins w:id="1054" w:author="Li, Qiming" w:date="2018-10-12T00:34:00Z">
              <w:r w:rsidRPr="00AD2E10">
                <w:rPr>
                  <w:color w:val="000000"/>
                  <w:lang w:val="en-US"/>
                </w:rPr>
                <w:t>n1</w:t>
              </w:r>
            </w:ins>
          </w:p>
        </w:tc>
        <w:tc>
          <w:tcPr>
            <w:tcW w:w="3650" w:type="dxa"/>
            <w:vMerge/>
          </w:tcPr>
          <w:p w14:paraId="0B347A8A" w14:textId="77777777" w:rsidR="007C2C5F" w:rsidRPr="00AD2E10" w:rsidRDefault="007C2C5F" w:rsidP="004D327C">
            <w:pPr>
              <w:pStyle w:val="TAL"/>
              <w:rPr>
                <w:ins w:id="1055" w:author="Li, Qiming" w:date="2018-10-12T00:34:00Z"/>
              </w:rPr>
            </w:pPr>
          </w:p>
        </w:tc>
      </w:tr>
      <w:tr w:rsidR="007C2C5F" w:rsidRPr="00AD2E10" w14:paraId="20E2A197" w14:textId="77777777" w:rsidTr="004D327C">
        <w:trPr>
          <w:jc w:val="center"/>
          <w:ins w:id="1056" w:author="Li, Qiming" w:date="2018-10-12T00:34:00Z"/>
        </w:trPr>
        <w:tc>
          <w:tcPr>
            <w:tcW w:w="3402" w:type="dxa"/>
            <w:vAlign w:val="center"/>
          </w:tcPr>
          <w:p w14:paraId="7B99D1B6" w14:textId="77777777" w:rsidR="007C2C5F" w:rsidRPr="00AD2E10" w:rsidRDefault="007C2C5F" w:rsidP="004D327C">
            <w:pPr>
              <w:pStyle w:val="TAC"/>
              <w:rPr>
                <w:ins w:id="1057" w:author="Li, Qiming" w:date="2018-10-12T00:34:00Z"/>
                <w:rFonts w:cs="Arial"/>
              </w:rPr>
            </w:pPr>
            <w:ins w:id="1058" w:author="Li, Qiming" w:date="2018-10-12T00:34:00Z">
              <w:r w:rsidRPr="00AD2E10">
                <w:t>combOffset-n2</w:t>
              </w:r>
            </w:ins>
          </w:p>
        </w:tc>
        <w:tc>
          <w:tcPr>
            <w:tcW w:w="1453" w:type="dxa"/>
            <w:shd w:val="clear" w:color="auto" w:fill="auto"/>
            <w:vAlign w:val="center"/>
          </w:tcPr>
          <w:p w14:paraId="570F25FB" w14:textId="77777777" w:rsidR="007C2C5F" w:rsidRPr="00AD2E10" w:rsidRDefault="007C2C5F" w:rsidP="004D327C">
            <w:pPr>
              <w:pStyle w:val="TAC"/>
              <w:rPr>
                <w:ins w:id="1059" w:author="Li, Qiming" w:date="2018-10-12T00:34:00Z"/>
                <w:rFonts w:cs="Arial"/>
              </w:rPr>
            </w:pPr>
            <w:ins w:id="1060" w:author="Li, Qiming" w:date="2018-10-12T00:34:00Z">
              <w:r w:rsidRPr="00AD2E10">
                <w:rPr>
                  <w:rFonts w:cs="Arial"/>
                </w:rPr>
                <w:t>0</w:t>
              </w:r>
            </w:ins>
          </w:p>
        </w:tc>
        <w:tc>
          <w:tcPr>
            <w:tcW w:w="3650" w:type="dxa"/>
            <w:vMerge w:val="restart"/>
            <w:vAlign w:val="center"/>
          </w:tcPr>
          <w:p w14:paraId="7B30F98D" w14:textId="77777777" w:rsidR="007C2C5F" w:rsidRPr="00AD2E10" w:rsidRDefault="007C2C5F" w:rsidP="004D327C">
            <w:pPr>
              <w:pStyle w:val="TAL"/>
              <w:rPr>
                <w:ins w:id="1061" w:author="Li, Qiming" w:date="2018-10-12T00:34:00Z"/>
                <w:rFonts w:cs="Arial"/>
              </w:rPr>
            </w:pPr>
            <w:ins w:id="1062" w:author="Li, Qiming" w:date="2018-10-12T00:34:00Z">
              <w:r w:rsidRPr="00AD2E10">
                <w:rPr>
                  <w:rFonts w:cs="Arial"/>
                </w:rPr>
                <w:t>transmissionComb setting</w:t>
              </w:r>
            </w:ins>
          </w:p>
        </w:tc>
      </w:tr>
      <w:tr w:rsidR="007C2C5F" w:rsidRPr="00AD2E10" w14:paraId="3B9452BE" w14:textId="77777777" w:rsidTr="004D327C">
        <w:trPr>
          <w:jc w:val="center"/>
          <w:ins w:id="1063" w:author="Li, Qiming" w:date="2018-10-12T00:34:00Z"/>
        </w:trPr>
        <w:tc>
          <w:tcPr>
            <w:tcW w:w="3402" w:type="dxa"/>
            <w:vAlign w:val="center"/>
          </w:tcPr>
          <w:p w14:paraId="315DF200" w14:textId="77777777" w:rsidR="007C2C5F" w:rsidRPr="00AD2E10" w:rsidRDefault="007C2C5F" w:rsidP="004D327C">
            <w:pPr>
              <w:pStyle w:val="TAC"/>
              <w:rPr>
                <w:ins w:id="1064" w:author="Li, Qiming" w:date="2018-10-12T00:34:00Z"/>
                <w:rFonts w:cs="Arial"/>
              </w:rPr>
            </w:pPr>
            <w:ins w:id="1065" w:author="Li, Qiming" w:date="2018-10-12T00:34:00Z">
              <w:r w:rsidRPr="00AD2E10">
                <w:t>cyclicShift-n2</w:t>
              </w:r>
            </w:ins>
          </w:p>
        </w:tc>
        <w:tc>
          <w:tcPr>
            <w:tcW w:w="1453" w:type="dxa"/>
            <w:shd w:val="clear" w:color="auto" w:fill="auto"/>
            <w:vAlign w:val="center"/>
          </w:tcPr>
          <w:p w14:paraId="7C19C329" w14:textId="77777777" w:rsidR="007C2C5F" w:rsidRPr="00AD2E10" w:rsidRDefault="007C2C5F" w:rsidP="004D327C">
            <w:pPr>
              <w:pStyle w:val="TAC"/>
              <w:rPr>
                <w:ins w:id="1066" w:author="Li, Qiming" w:date="2018-10-12T00:34:00Z"/>
                <w:rFonts w:cs="Arial"/>
              </w:rPr>
            </w:pPr>
            <w:ins w:id="1067" w:author="Li, Qiming" w:date="2018-10-12T00:34:00Z">
              <w:r w:rsidRPr="00AD2E10">
                <w:rPr>
                  <w:rFonts w:cs="Arial"/>
                </w:rPr>
                <w:t>0</w:t>
              </w:r>
            </w:ins>
          </w:p>
        </w:tc>
        <w:tc>
          <w:tcPr>
            <w:tcW w:w="3650" w:type="dxa"/>
            <w:vMerge/>
          </w:tcPr>
          <w:p w14:paraId="036101F2" w14:textId="77777777" w:rsidR="007C2C5F" w:rsidRPr="00AD2E10" w:rsidRDefault="007C2C5F" w:rsidP="004D327C">
            <w:pPr>
              <w:pStyle w:val="TAL"/>
              <w:rPr>
                <w:ins w:id="1068" w:author="Li, Qiming" w:date="2018-10-12T00:34:00Z"/>
                <w:rFonts w:cs="Arial"/>
              </w:rPr>
            </w:pPr>
          </w:p>
        </w:tc>
      </w:tr>
      <w:tr w:rsidR="007C2C5F" w:rsidRPr="00AD2E10" w14:paraId="7F0EEE38" w14:textId="77777777" w:rsidTr="004D327C">
        <w:trPr>
          <w:jc w:val="center"/>
          <w:ins w:id="1069" w:author="Li, Qiming" w:date="2018-10-12T00:34:00Z"/>
        </w:trPr>
        <w:tc>
          <w:tcPr>
            <w:tcW w:w="3402" w:type="dxa"/>
          </w:tcPr>
          <w:p w14:paraId="443714D8" w14:textId="77777777" w:rsidR="007C2C5F" w:rsidRPr="00AD2E10" w:rsidRDefault="007C2C5F" w:rsidP="004D327C">
            <w:pPr>
              <w:pStyle w:val="TAC"/>
              <w:rPr>
                <w:ins w:id="1070" w:author="Li, Qiming" w:date="2018-10-12T00:34:00Z"/>
                <w:rFonts w:cs="Arial"/>
              </w:rPr>
            </w:pPr>
            <w:ins w:id="1071" w:author="Li, Qiming" w:date="2018-10-12T00:34:00Z">
              <w:r w:rsidRPr="00AD2E10">
                <w:rPr>
                  <w:rFonts w:cs="Arial"/>
                </w:rPr>
                <w:t>nrofSRS-Ports</w:t>
              </w:r>
            </w:ins>
          </w:p>
        </w:tc>
        <w:tc>
          <w:tcPr>
            <w:tcW w:w="1453" w:type="dxa"/>
            <w:shd w:val="clear" w:color="auto" w:fill="auto"/>
          </w:tcPr>
          <w:p w14:paraId="102789CC" w14:textId="77777777" w:rsidR="007C2C5F" w:rsidRPr="00AD2E10" w:rsidRDefault="007C2C5F" w:rsidP="004D327C">
            <w:pPr>
              <w:pStyle w:val="TAC"/>
              <w:rPr>
                <w:ins w:id="1072" w:author="Li, Qiming" w:date="2018-10-12T00:34:00Z"/>
                <w:rFonts w:cs="Arial"/>
              </w:rPr>
            </w:pPr>
            <w:ins w:id="1073" w:author="Li, Qiming" w:date="2018-10-12T00:34:00Z">
              <w:r w:rsidRPr="00AD2E10">
                <w:t>port1</w:t>
              </w:r>
            </w:ins>
          </w:p>
        </w:tc>
        <w:tc>
          <w:tcPr>
            <w:tcW w:w="3650" w:type="dxa"/>
          </w:tcPr>
          <w:p w14:paraId="57DE1D17" w14:textId="77777777" w:rsidR="007C2C5F" w:rsidRPr="00AD2E10" w:rsidRDefault="007C2C5F" w:rsidP="004D327C">
            <w:pPr>
              <w:pStyle w:val="TAL"/>
              <w:rPr>
                <w:ins w:id="1074" w:author="Li, Qiming" w:date="2018-10-12T00:34:00Z"/>
                <w:rFonts w:cs="Arial"/>
              </w:rPr>
            </w:pPr>
            <w:ins w:id="1075" w:author="Li, Qiming" w:date="2018-10-12T00:34:00Z">
              <w:r w:rsidRPr="00AD2E10">
                <w:rPr>
                  <w:rFonts w:cs="Arial"/>
                </w:rPr>
                <w:t>Number of antenna ports used for</w:t>
              </w:r>
              <w:r w:rsidRPr="00AD2E10">
                <w:rPr>
                  <w:rFonts w:cs="Arial"/>
                  <w:lang w:eastAsia="zh-CN"/>
                </w:rPr>
                <w:t xml:space="preserve"> SRS transmission</w:t>
              </w:r>
            </w:ins>
          </w:p>
        </w:tc>
      </w:tr>
      <w:tr w:rsidR="007C2C5F" w:rsidRPr="00B952AC" w14:paraId="760C029C" w14:textId="77777777" w:rsidTr="004D327C">
        <w:trPr>
          <w:jc w:val="center"/>
          <w:ins w:id="1076" w:author="Li, Qiming" w:date="2018-10-12T00:34:00Z"/>
        </w:trPr>
        <w:tc>
          <w:tcPr>
            <w:tcW w:w="8505" w:type="dxa"/>
            <w:gridSpan w:val="3"/>
            <w:vAlign w:val="center"/>
          </w:tcPr>
          <w:p w14:paraId="7AD5C5A3" w14:textId="77777777" w:rsidR="007C2C5F" w:rsidRPr="00B952AC" w:rsidRDefault="007C2C5F" w:rsidP="004D327C">
            <w:pPr>
              <w:pStyle w:val="TAN"/>
              <w:rPr>
                <w:ins w:id="1077" w:author="Li, Qiming" w:date="2018-10-12T00:34:00Z"/>
                <w:rFonts w:cs="Arial"/>
              </w:rPr>
            </w:pPr>
            <w:ins w:id="1078" w:author="Li, Qiming" w:date="2018-10-12T00:34:00Z">
              <w:r w:rsidRPr="00B952AC">
                <w:rPr>
                  <w:rFonts w:cs="Arial"/>
                </w:rPr>
                <w:t>Note: For further information see clause 6.3.2 in TS 3</w:t>
              </w:r>
              <w:r>
                <w:rPr>
                  <w:rFonts w:cs="Arial"/>
                </w:rPr>
                <w:t>8</w:t>
              </w:r>
              <w:r w:rsidRPr="00B952AC">
                <w:rPr>
                  <w:rFonts w:cs="Arial"/>
                </w:rPr>
                <w:t>.331.</w:t>
              </w:r>
            </w:ins>
          </w:p>
        </w:tc>
      </w:tr>
    </w:tbl>
    <w:p w14:paraId="45CD1960" w14:textId="77777777" w:rsidR="007C2C5F" w:rsidRDefault="007C2C5F" w:rsidP="007C2C5F">
      <w:pPr>
        <w:rPr>
          <w:ins w:id="1079" w:author="Li, Qiming" w:date="2018-10-12T00:34:00Z"/>
        </w:rPr>
      </w:pPr>
    </w:p>
    <w:p w14:paraId="685357B5" w14:textId="77777777" w:rsidR="007C2C5F" w:rsidRDefault="007C2C5F" w:rsidP="007C2C5F">
      <w:pPr>
        <w:pStyle w:val="Heading4"/>
        <w:rPr>
          <w:ins w:id="1080" w:author="Li, Qiming" w:date="2018-10-12T00:34:00Z"/>
        </w:rPr>
      </w:pPr>
      <w:ins w:id="1081" w:author="Li, Qiming" w:date="2018-10-12T00:34:00Z">
        <w:r w:rsidRPr="00B952AC">
          <w:t>A.</w:t>
        </w:r>
        <w:r>
          <w:t>5.4.3.3 Test Requirements</w:t>
        </w:r>
      </w:ins>
    </w:p>
    <w:p w14:paraId="6058A0CE" w14:textId="77777777" w:rsidR="007C2C5F" w:rsidRPr="00B952AC" w:rsidRDefault="007C2C5F" w:rsidP="007C2C5F">
      <w:pPr>
        <w:rPr>
          <w:ins w:id="1082" w:author="Li, Qiming" w:date="2018-10-12T00:34:00Z"/>
        </w:rPr>
      </w:pPr>
      <w:ins w:id="1083" w:author="Li, Qiming" w:date="2018-10-12T00:34:00Z">
        <w:r w:rsidRPr="00B952AC">
          <w:t>The UE shall apply the signalled Timing Advance value</w:t>
        </w:r>
        <w:r w:rsidRPr="00B952AC">
          <w:rPr>
            <w:rFonts w:hint="eastAsia"/>
            <w:lang w:eastAsia="zh-CN"/>
          </w:rPr>
          <w:t xml:space="preserve"> for </w:t>
        </w:r>
        <w:r>
          <w:rPr>
            <w:lang w:eastAsia="zh-CN"/>
          </w:rPr>
          <w:t>P</w:t>
        </w:r>
        <w:r>
          <w:rPr>
            <w:rFonts w:hint="eastAsia"/>
            <w:lang w:eastAsia="zh-CN"/>
          </w:rPr>
          <w:t>S</w:t>
        </w:r>
        <w:r>
          <w:rPr>
            <w:lang w:eastAsia="zh-CN"/>
          </w:rPr>
          <w:t>C</w:t>
        </w:r>
        <w:r w:rsidRPr="00B952AC">
          <w:rPr>
            <w:rFonts w:hint="eastAsia"/>
            <w:lang w:eastAsia="zh-CN"/>
          </w:rPr>
          <w:t>ell in sTAG</w:t>
        </w:r>
        <w:r w:rsidRPr="00B952AC">
          <w:t xml:space="preserve"> to the transmission timing at the designated activation time i.e. </w:t>
        </w:r>
        <w:r w:rsidRPr="00415C86">
          <w:rPr>
            <w:i/>
          </w:rPr>
          <w:t>k</w:t>
        </w:r>
        <w:r w:rsidRPr="00B952AC">
          <w:t xml:space="preserve"> </w:t>
        </w:r>
        <w:r>
          <w:t>slots</w:t>
        </w:r>
        <w:r w:rsidRPr="00B952AC">
          <w:t xml:space="preserve"> after the receptio</w:t>
        </w:r>
        <w:r>
          <w:t xml:space="preserve">n of the timing advance command, where </w:t>
        </w:r>
        <w:r w:rsidRPr="00415C86">
          <w:rPr>
            <w:i/>
          </w:rPr>
          <w:t>k</w:t>
        </w:r>
        <w:r>
          <w:t xml:space="preserve"> = 24. </w:t>
        </w:r>
      </w:ins>
    </w:p>
    <w:p w14:paraId="431DE7D0" w14:textId="77777777" w:rsidR="007C2C5F" w:rsidRPr="00B952AC" w:rsidRDefault="007C2C5F" w:rsidP="007C2C5F">
      <w:pPr>
        <w:rPr>
          <w:ins w:id="1084" w:author="Li, Qiming" w:date="2018-10-12T00:34:00Z"/>
        </w:rPr>
      </w:pPr>
      <w:ins w:id="1085" w:author="Li, Qiming" w:date="2018-10-12T00:34:00Z">
        <w:r w:rsidRPr="00B952AC">
          <w:t xml:space="preserve">The Timing Advance adjustment accuracy </w:t>
        </w:r>
        <w:r w:rsidRPr="00B952AC">
          <w:rPr>
            <w:rFonts w:hint="eastAsia"/>
            <w:lang w:eastAsia="zh-CN"/>
          </w:rPr>
          <w:t xml:space="preserve">for </w:t>
        </w:r>
        <w:r>
          <w:rPr>
            <w:lang w:eastAsia="zh-CN"/>
          </w:rPr>
          <w:t>P</w:t>
        </w:r>
        <w:r>
          <w:rPr>
            <w:rFonts w:hint="eastAsia"/>
            <w:lang w:eastAsia="zh-CN"/>
          </w:rPr>
          <w:t>S</w:t>
        </w:r>
        <w:r>
          <w:rPr>
            <w:lang w:eastAsia="zh-CN"/>
          </w:rPr>
          <w:t>C</w:t>
        </w:r>
        <w:r w:rsidRPr="00B952AC">
          <w:rPr>
            <w:rFonts w:hint="eastAsia"/>
            <w:lang w:eastAsia="zh-CN"/>
          </w:rPr>
          <w:t xml:space="preserve">ell in </w:t>
        </w:r>
        <w:r>
          <w:rPr>
            <w:lang w:eastAsia="zh-CN"/>
          </w:rPr>
          <w:t>s</w:t>
        </w:r>
        <w:r w:rsidRPr="00B952AC">
          <w:rPr>
            <w:rFonts w:hint="eastAsia"/>
            <w:lang w:eastAsia="zh-CN"/>
          </w:rPr>
          <w:t xml:space="preserve">TAG </w:t>
        </w:r>
        <w:r w:rsidRPr="00B952AC">
          <w:t>shall be within the limits specified in clause 7.3.2.2.</w:t>
        </w:r>
      </w:ins>
    </w:p>
    <w:p w14:paraId="6D52DC65" w14:textId="77777777" w:rsidR="007C2C5F" w:rsidRPr="00B952AC" w:rsidRDefault="007C2C5F" w:rsidP="007C2C5F">
      <w:pPr>
        <w:rPr>
          <w:ins w:id="1086" w:author="Li, Qiming" w:date="2018-10-12T00:34:00Z"/>
        </w:rPr>
      </w:pPr>
      <w:ins w:id="1087" w:author="Li, Qiming" w:date="2018-10-12T00:34:00Z">
        <w:r w:rsidRPr="00B952AC">
          <w:t>The rate of correct Timing Advance adjustments observed during repeated tests shall be at least 90%.</w:t>
        </w:r>
      </w:ins>
    </w:p>
    <w:p w14:paraId="514215C0" w14:textId="77777777" w:rsidR="003A1E2C" w:rsidRPr="00427F08" w:rsidRDefault="003A1E2C" w:rsidP="00427F08"/>
    <w:p w14:paraId="6F495830" w14:textId="5C5CEAB8"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sidR="00800AD1">
        <w:rPr>
          <w:rFonts w:ascii="Arial" w:hAnsi="Arial" w:cs="Arial"/>
          <w:noProof/>
          <w:color w:val="FF0000"/>
        </w:rPr>
        <w:t xml:space="preserve"> 2</w:t>
      </w:r>
    </w:p>
    <w:p w14:paraId="6BC929CA" w14:textId="77777777" w:rsidR="007E58AA" w:rsidRDefault="007E58AA" w:rsidP="007E58AA"/>
    <w:p w14:paraId="1F550A12" w14:textId="77777777" w:rsidR="007E58AA" w:rsidRPr="007E58AA" w:rsidRDefault="007E58AA" w:rsidP="007E58AA"/>
    <w:sectPr w:rsidR="007E58AA" w:rsidRPr="007E58A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E6065" w14:textId="77777777" w:rsidR="00BC1440" w:rsidRDefault="00BC1440">
      <w:r>
        <w:separator/>
      </w:r>
    </w:p>
  </w:endnote>
  <w:endnote w:type="continuationSeparator" w:id="0">
    <w:p w14:paraId="4333D97A" w14:textId="77777777" w:rsidR="00BC1440" w:rsidRDefault="00BC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86091" w14:textId="77777777" w:rsidR="00BC1440" w:rsidRDefault="00BC1440">
      <w:r>
        <w:separator/>
      </w:r>
    </w:p>
  </w:footnote>
  <w:footnote w:type="continuationSeparator" w:id="0">
    <w:p w14:paraId="3F78FA9C" w14:textId="77777777" w:rsidR="00BC1440" w:rsidRDefault="00BC1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57C85" w14:textId="77777777" w:rsidR="00C555FC" w:rsidRDefault="00C555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EADB" w14:textId="77777777" w:rsidR="00C555FC" w:rsidRDefault="00C555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CB887" w14:textId="77777777" w:rsidR="00C555FC" w:rsidRDefault="00C555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8A2B9" w14:textId="77777777" w:rsidR="00C555FC" w:rsidRDefault="00C555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F7"/>
    <w:rsid w:val="000101D2"/>
    <w:rsid w:val="00012DF2"/>
    <w:rsid w:val="00013674"/>
    <w:rsid w:val="00015834"/>
    <w:rsid w:val="00022E4A"/>
    <w:rsid w:val="00027006"/>
    <w:rsid w:val="00043B26"/>
    <w:rsid w:val="000464CB"/>
    <w:rsid w:val="00052EED"/>
    <w:rsid w:val="000543BC"/>
    <w:rsid w:val="00057477"/>
    <w:rsid w:val="00061206"/>
    <w:rsid w:val="00067DAB"/>
    <w:rsid w:val="0007532B"/>
    <w:rsid w:val="00086CBE"/>
    <w:rsid w:val="000A4A2E"/>
    <w:rsid w:val="000A529D"/>
    <w:rsid w:val="000A6394"/>
    <w:rsid w:val="000A7170"/>
    <w:rsid w:val="000B3867"/>
    <w:rsid w:val="000B528B"/>
    <w:rsid w:val="000C038A"/>
    <w:rsid w:val="000C6598"/>
    <w:rsid w:val="000D4003"/>
    <w:rsid w:val="000D6400"/>
    <w:rsid w:val="000D6758"/>
    <w:rsid w:val="000D756C"/>
    <w:rsid w:val="000E3CCA"/>
    <w:rsid w:val="000E6E70"/>
    <w:rsid w:val="000F1152"/>
    <w:rsid w:val="000F381C"/>
    <w:rsid w:val="00106BD4"/>
    <w:rsid w:val="00107586"/>
    <w:rsid w:val="00114D2A"/>
    <w:rsid w:val="0011581F"/>
    <w:rsid w:val="0013439B"/>
    <w:rsid w:val="00144C85"/>
    <w:rsid w:val="00145D43"/>
    <w:rsid w:val="00151B00"/>
    <w:rsid w:val="00152BA3"/>
    <w:rsid w:val="0015798E"/>
    <w:rsid w:val="00160DDC"/>
    <w:rsid w:val="00163B40"/>
    <w:rsid w:val="00170FED"/>
    <w:rsid w:val="001743B2"/>
    <w:rsid w:val="00175D3D"/>
    <w:rsid w:val="001852D5"/>
    <w:rsid w:val="00191A85"/>
    <w:rsid w:val="00192C46"/>
    <w:rsid w:val="001968C0"/>
    <w:rsid w:val="001A7B60"/>
    <w:rsid w:val="001B0719"/>
    <w:rsid w:val="001B421B"/>
    <w:rsid w:val="001B7A65"/>
    <w:rsid w:val="001C04C3"/>
    <w:rsid w:val="001C718B"/>
    <w:rsid w:val="001C79FF"/>
    <w:rsid w:val="001D114D"/>
    <w:rsid w:val="001D1B41"/>
    <w:rsid w:val="001D27F3"/>
    <w:rsid w:val="001D44C3"/>
    <w:rsid w:val="001D68A0"/>
    <w:rsid w:val="001E41F3"/>
    <w:rsid w:val="001E5592"/>
    <w:rsid w:val="001E6AC0"/>
    <w:rsid w:val="001F2BDD"/>
    <w:rsid w:val="001F4578"/>
    <w:rsid w:val="001F59CA"/>
    <w:rsid w:val="001F702C"/>
    <w:rsid w:val="0020152F"/>
    <w:rsid w:val="002154F5"/>
    <w:rsid w:val="002170DE"/>
    <w:rsid w:val="002212B8"/>
    <w:rsid w:val="00230BD4"/>
    <w:rsid w:val="00235AF6"/>
    <w:rsid w:val="002411A5"/>
    <w:rsid w:val="002560F2"/>
    <w:rsid w:val="00257D0F"/>
    <w:rsid w:val="0026004D"/>
    <w:rsid w:val="00270C17"/>
    <w:rsid w:val="00271C60"/>
    <w:rsid w:val="00272DD4"/>
    <w:rsid w:val="00275D12"/>
    <w:rsid w:val="002768D1"/>
    <w:rsid w:val="002811B0"/>
    <w:rsid w:val="00281B15"/>
    <w:rsid w:val="002860C4"/>
    <w:rsid w:val="00286328"/>
    <w:rsid w:val="00291929"/>
    <w:rsid w:val="00291D4E"/>
    <w:rsid w:val="002931C6"/>
    <w:rsid w:val="00293CB4"/>
    <w:rsid w:val="002A01CC"/>
    <w:rsid w:val="002B0CD6"/>
    <w:rsid w:val="002B2DB5"/>
    <w:rsid w:val="002B3CB6"/>
    <w:rsid w:val="002B4056"/>
    <w:rsid w:val="002B5741"/>
    <w:rsid w:val="002B5C75"/>
    <w:rsid w:val="002C2A46"/>
    <w:rsid w:val="002D2DAE"/>
    <w:rsid w:val="002D5013"/>
    <w:rsid w:val="002E6608"/>
    <w:rsid w:val="002F7190"/>
    <w:rsid w:val="00302C91"/>
    <w:rsid w:val="003039A4"/>
    <w:rsid w:val="00305409"/>
    <w:rsid w:val="00313A21"/>
    <w:rsid w:val="00315840"/>
    <w:rsid w:val="003240F1"/>
    <w:rsid w:val="0033300A"/>
    <w:rsid w:val="00347EDD"/>
    <w:rsid w:val="003573BA"/>
    <w:rsid w:val="003668D8"/>
    <w:rsid w:val="00366ADF"/>
    <w:rsid w:val="003748A2"/>
    <w:rsid w:val="00380F78"/>
    <w:rsid w:val="003838C0"/>
    <w:rsid w:val="003961A3"/>
    <w:rsid w:val="003A1A28"/>
    <w:rsid w:val="003A1E2C"/>
    <w:rsid w:val="003A4D58"/>
    <w:rsid w:val="003B4DD0"/>
    <w:rsid w:val="003C4E72"/>
    <w:rsid w:val="003C6DA6"/>
    <w:rsid w:val="003E1A36"/>
    <w:rsid w:val="003F1122"/>
    <w:rsid w:val="003F3F37"/>
    <w:rsid w:val="00413821"/>
    <w:rsid w:val="00415166"/>
    <w:rsid w:val="00415C86"/>
    <w:rsid w:val="00417F39"/>
    <w:rsid w:val="004203DA"/>
    <w:rsid w:val="00420D68"/>
    <w:rsid w:val="0042363E"/>
    <w:rsid w:val="004238DC"/>
    <w:rsid w:val="0042408D"/>
    <w:rsid w:val="004242F1"/>
    <w:rsid w:val="00427312"/>
    <w:rsid w:val="004278A4"/>
    <w:rsid w:val="00427F08"/>
    <w:rsid w:val="00433723"/>
    <w:rsid w:val="00452442"/>
    <w:rsid w:val="0045337D"/>
    <w:rsid w:val="004559AF"/>
    <w:rsid w:val="00456659"/>
    <w:rsid w:val="00464FF0"/>
    <w:rsid w:val="00480648"/>
    <w:rsid w:val="004874A3"/>
    <w:rsid w:val="004A1655"/>
    <w:rsid w:val="004A1CC6"/>
    <w:rsid w:val="004A35BE"/>
    <w:rsid w:val="004A6D7E"/>
    <w:rsid w:val="004A7A2C"/>
    <w:rsid w:val="004B07C3"/>
    <w:rsid w:val="004B21F5"/>
    <w:rsid w:val="004B65B7"/>
    <w:rsid w:val="004B75B7"/>
    <w:rsid w:val="004C04B2"/>
    <w:rsid w:val="004C2F7F"/>
    <w:rsid w:val="004D0CFA"/>
    <w:rsid w:val="004E75D7"/>
    <w:rsid w:val="004F1345"/>
    <w:rsid w:val="005010E3"/>
    <w:rsid w:val="00510466"/>
    <w:rsid w:val="005137C9"/>
    <w:rsid w:val="0051580D"/>
    <w:rsid w:val="00523247"/>
    <w:rsid w:val="00524914"/>
    <w:rsid w:val="00532524"/>
    <w:rsid w:val="00540C7E"/>
    <w:rsid w:val="005474F2"/>
    <w:rsid w:val="00552B22"/>
    <w:rsid w:val="00556ADE"/>
    <w:rsid w:val="00563113"/>
    <w:rsid w:val="00567619"/>
    <w:rsid w:val="00586039"/>
    <w:rsid w:val="0058682B"/>
    <w:rsid w:val="005904C1"/>
    <w:rsid w:val="00592D74"/>
    <w:rsid w:val="00594D96"/>
    <w:rsid w:val="005953E5"/>
    <w:rsid w:val="005A1FE6"/>
    <w:rsid w:val="005A25B8"/>
    <w:rsid w:val="005A300F"/>
    <w:rsid w:val="005C3EDB"/>
    <w:rsid w:val="005D10A5"/>
    <w:rsid w:val="005D20BF"/>
    <w:rsid w:val="005D4026"/>
    <w:rsid w:val="005D77DD"/>
    <w:rsid w:val="005E1CCB"/>
    <w:rsid w:val="005E2C44"/>
    <w:rsid w:val="005E4279"/>
    <w:rsid w:val="005E4C8E"/>
    <w:rsid w:val="005E707E"/>
    <w:rsid w:val="005F1782"/>
    <w:rsid w:val="005F23BC"/>
    <w:rsid w:val="005F53A9"/>
    <w:rsid w:val="005F6B7E"/>
    <w:rsid w:val="00605D05"/>
    <w:rsid w:val="00616FC4"/>
    <w:rsid w:val="00621135"/>
    <w:rsid w:val="00621188"/>
    <w:rsid w:val="006225B7"/>
    <w:rsid w:val="006257ED"/>
    <w:rsid w:val="00627AFA"/>
    <w:rsid w:val="006345F4"/>
    <w:rsid w:val="006354D1"/>
    <w:rsid w:val="006358C2"/>
    <w:rsid w:val="00657943"/>
    <w:rsid w:val="00673243"/>
    <w:rsid w:val="006937EE"/>
    <w:rsid w:val="00695808"/>
    <w:rsid w:val="00697B03"/>
    <w:rsid w:val="006A2256"/>
    <w:rsid w:val="006B46FB"/>
    <w:rsid w:val="006B7C4F"/>
    <w:rsid w:val="006D130D"/>
    <w:rsid w:val="006D7A2A"/>
    <w:rsid w:val="006E21FB"/>
    <w:rsid w:val="006F34D4"/>
    <w:rsid w:val="0071043C"/>
    <w:rsid w:val="0071216B"/>
    <w:rsid w:val="007163D4"/>
    <w:rsid w:val="00735D73"/>
    <w:rsid w:val="00736D60"/>
    <w:rsid w:val="00747783"/>
    <w:rsid w:val="0075747A"/>
    <w:rsid w:val="00761DB5"/>
    <w:rsid w:val="00765EA7"/>
    <w:rsid w:val="00771A96"/>
    <w:rsid w:val="00792342"/>
    <w:rsid w:val="007A161F"/>
    <w:rsid w:val="007B3046"/>
    <w:rsid w:val="007B512A"/>
    <w:rsid w:val="007C2097"/>
    <w:rsid w:val="007C2C5F"/>
    <w:rsid w:val="007C3202"/>
    <w:rsid w:val="007D4105"/>
    <w:rsid w:val="007D6A07"/>
    <w:rsid w:val="007E58AA"/>
    <w:rsid w:val="007E6144"/>
    <w:rsid w:val="007E6652"/>
    <w:rsid w:val="007F20CA"/>
    <w:rsid w:val="007F3543"/>
    <w:rsid w:val="00800AD1"/>
    <w:rsid w:val="00806749"/>
    <w:rsid w:val="00810BBE"/>
    <w:rsid w:val="008126EE"/>
    <w:rsid w:val="008159B7"/>
    <w:rsid w:val="008279FA"/>
    <w:rsid w:val="00827F0F"/>
    <w:rsid w:val="00847DCC"/>
    <w:rsid w:val="00847EFC"/>
    <w:rsid w:val="00854EFD"/>
    <w:rsid w:val="00855199"/>
    <w:rsid w:val="008626E7"/>
    <w:rsid w:val="008641C1"/>
    <w:rsid w:val="00865C12"/>
    <w:rsid w:val="00870EE7"/>
    <w:rsid w:val="00871641"/>
    <w:rsid w:val="00873836"/>
    <w:rsid w:val="00873B7B"/>
    <w:rsid w:val="00876C5F"/>
    <w:rsid w:val="008A0A14"/>
    <w:rsid w:val="008B1EA4"/>
    <w:rsid w:val="008B2659"/>
    <w:rsid w:val="008B26BC"/>
    <w:rsid w:val="008B309A"/>
    <w:rsid w:val="008C1BF5"/>
    <w:rsid w:val="008C3C4B"/>
    <w:rsid w:val="008C5ECA"/>
    <w:rsid w:val="008C6576"/>
    <w:rsid w:val="008D0512"/>
    <w:rsid w:val="008D2A5C"/>
    <w:rsid w:val="008D5296"/>
    <w:rsid w:val="008D603A"/>
    <w:rsid w:val="008E48EE"/>
    <w:rsid w:val="008F1623"/>
    <w:rsid w:val="008F4E98"/>
    <w:rsid w:val="008F5111"/>
    <w:rsid w:val="008F686C"/>
    <w:rsid w:val="008F73CD"/>
    <w:rsid w:val="00901B58"/>
    <w:rsid w:val="00904B00"/>
    <w:rsid w:val="00914317"/>
    <w:rsid w:val="009209A0"/>
    <w:rsid w:val="009217EF"/>
    <w:rsid w:val="00921F85"/>
    <w:rsid w:val="00921FFB"/>
    <w:rsid w:val="00927711"/>
    <w:rsid w:val="00931806"/>
    <w:rsid w:val="00940155"/>
    <w:rsid w:val="00941C24"/>
    <w:rsid w:val="009427CF"/>
    <w:rsid w:val="00955E82"/>
    <w:rsid w:val="00957946"/>
    <w:rsid w:val="00977476"/>
    <w:rsid w:val="009777D9"/>
    <w:rsid w:val="0098206F"/>
    <w:rsid w:val="0098499C"/>
    <w:rsid w:val="00987140"/>
    <w:rsid w:val="00991B88"/>
    <w:rsid w:val="009A1B4B"/>
    <w:rsid w:val="009A579D"/>
    <w:rsid w:val="009C0D89"/>
    <w:rsid w:val="009C1315"/>
    <w:rsid w:val="009C1EEF"/>
    <w:rsid w:val="009C32CC"/>
    <w:rsid w:val="009C67F4"/>
    <w:rsid w:val="009E0D8D"/>
    <w:rsid w:val="009E3297"/>
    <w:rsid w:val="009F5E44"/>
    <w:rsid w:val="009F734F"/>
    <w:rsid w:val="00A03060"/>
    <w:rsid w:val="00A03EFC"/>
    <w:rsid w:val="00A06CB0"/>
    <w:rsid w:val="00A103CA"/>
    <w:rsid w:val="00A16E85"/>
    <w:rsid w:val="00A20127"/>
    <w:rsid w:val="00A246B6"/>
    <w:rsid w:val="00A24CCE"/>
    <w:rsid w:val="00A254E0"/>
    <w:rsid w:val="00A33E74"/>
    <w:rsid w:val="00A428FA"/>
    <w:rsid w:val="00A45733"/>
    <w:rsid w:val="00A47E70"/>
    <w:rsid w:val="00A560FD"/>
    <w:rsid w:val="00A57F36"/>
    <w:rsid w:val="00A62EE0"/>
    <w:rsid w:val="00A711C4"/>
    <w:rsid w:val="00A7195E"/>
    <w:rsid w:val="00A7671C"/>
    <w:rsid w:val="00A94575"/>
    <w:rsid w:val="00A94963"/>
    <w:rsid w:val="00AA183C"/>
    <w:rsid w:val="00AB5AFB"/>
    <w:rsid w:val="00AC77D2"/>
    <w:rsid w:val="00AD018A"/>
    <w:rsid w:val="00AD1CD8"/>
    <w:rsid w:val="00AD40FC"/>
    <w:rsid w:val="00AE3F06"/>
    <w:rsid w:val="00AE5F7E"/>
    <w:rsid w:val="00B07328"/>
    <w:rsid w:val="00B1017B"/>
    <w:rsid w:val="00B20689"/>
    <w:rsid w:val="00B2099D"/>
    <w:rsid w:val="00B2500E"/>
    <w:rsid w:val="00B25708"/>
    <w:rsid w:val="00B258BB"/>
    <w:rsid w:val="00B40886"/>
    <w:rsid w:val="00B4136C"/>
    <w:rsid w:val="00B42A70"/>
    <w:rsid w:val="00B62729"/>
    <w:rsid w:val="00B67B97"/>
    <w:rsid w:val="00B72F43"/>
    <w:rsid w:val="00B754A7"/>
    <w:rsid w:val="00B86376"/>
    <w:rsid w:val="00B9126F"/>
    <w:rsid w:val="00B94625"/>
    <w:rsid w:val="00B968C8"/>
    <w:rsid w:val="00BA1D10"/>
    <w:rsid w:val="00BA3EC5"/>
    <w:rsid w:val="00BA667B"/>
    <w:rsid w:val="00BB1832"/>
    <w:rsid w:val="00BB1CB8"/>
    <w:rsid w:val="00BB5DFC"/>
    <w:rsid w:val="00BC1440"/>
    <w:rsid w:val="00BC3249"/>
    <w:rsid w:val="00BC4416"/>
    <w:rsid w:val="00BC5879"/>
    <w:rsid w:val="00BD16E2"/>
    <w:rsid w:val="00BD279D"/>
    <w:rsid w:val="00BD4B72"/>
    <w:rsid w:val="00BD547D"/>
    <w:rsid w:val="00BD6BB8"/>
    <w:rsid w:val="00BE61B3"/>
    <w:rsid w:val="00BF0C01"/>
    <w:rsid w:val="00BF17B2"/>
    <w:rsid w:val="00BF2BD5"/>
    <w:rsid w:val="00BF32CE"/>
    <w:rsid w:val="00BF52F7"/>
    <w:rsid w:val="00C141A4"/>
    <w:rsid w:val="00C17166"/>
    <w:rsid w:val="00C3446A"/>
    <w:rsid w:val="00C47F54"/>
    <w:rsid w:val="00C530E2"/>
    <w:rsid w:val="00C555FC"/>
    <w:rsid w:val="00C60819"/>
    <w:rsid w:val="00C7466D"/>
    <w:rsid w:val="00C8679F"/>
    <w:rsid w:val="00C95307"/>
    <w:rsid w:val="00C95985"/>
    <w:rsid w:val="00C96351"/>
    <w:rsid w:val="00C97D3A"/>
    <w:rsid w:val="00CA07F2"/>
    <w:rsid w:val="00CA0DD0"/>
    <w:rsid w:val="00CA5C52"/>
    <w:rsid w:val="00CA7697"/>
    <w:rsid w:val="00CB3C19"/>
    <w:rsid w:val="00CB452E"/>
    <w:rsid w:val="00CB564F"/>
    <w:rsid w:val="00CB5E76"/>
    <w:rsid w:val="00CC14BC"/>
    <w:rsid w:val="00CC333C"/>
    <w:rsid w:val="00CC5026"/>
    <w:rsid w:val="00CD5232"/>
    <w:rsid w:val="00CE7966"/>
    <w:rsid w:val="00CF6235"/>
    <w:rsid w:val="00D03F9A"/>
    <w:rsid w:val="00D24C2B"/>
    <w:rsid w:val="00D3030D"/>
    <w:rsid w:val="00D37295"/>
    <w:rsid w:val="00D37D5E"/>
    <w:rsid w:val="00D37FCD"/>
    <w:rsid w:val="00D451D4"/>
    <w:rsid w:val="00D4582A"/>
    <w:rsid w:val="00D470B7"/>
    <w:rsid w:val="00D50D0B"/>
    <w:rsid w:val="00D51CEB"/>
    <w:rsid w:val="00D60AF0"/>
    <w:rsid w:val="00D61A60"/>
    <w:rsid w:val="00D755B1"/>
    <w:rsid w:val="00D763F9"/>
    <w:rsid w:val="00D8435B"/>
    <w:rsid w:val="00D95174"/>
    <w:rsid w:val="00DA0C26"/>
    <w:rsid w:val="00DB269E"/>
    <w:rsid w:val="00DB3335"/>
    <w:rsid w:val="00DD0959"/>
    <w:rsid w:val="00DD1EBD"/>
    <w:rsid w:val="00DE2A0D"/>
    <w:rsid w:val="00DE34CF"/>
    <w:rsid w:val="00DE6632"/>
    <w:rsid w:val="00DE7B8E"/>
    <w:rsid w:val="00DF1300"/>
    <w:rsid w:val="00DF1F0C"/>
    <w:rsid w:val="00DF34E0"/>
    <w:rsid w:val="00E01B39"/>
    <w:rsid w:val="00E0422B"/>
    <w:rsid w:val="00E05097"/>
    <w:rsid w:val="00E071B0"/>
    <w:rsid w:val="00E109A9"/>
    <w:rsid w:val="00E21024"/>
    <w:rsid w:val="00E21412"/>
    <w:rsid w:val="00E26EE8"/>
    <w:rsid w:val="00E32B39"/>
    <w:rsid w:val="00E42AE4"/>
    <w:rsid w:val="00E44FEF"/>
    <w:rsid w:val="00E50E65"/>
    <w:rsid w:val="00E626FD"/>
    <w:rsid w:val="00E81589"/>
    <w:rsid w:val="00E84BDE"/>
    <w:rsid w:val="00E91C56"/>
    <w:rsid w:val="00E91FDA"/>
    <w:rsid w:val="00E9428A"/>
    <w:rsid w:val="00EA1CDA"/>
    <w:rsid w:val="00EA7292"/>
    <w:rsid w:val="00EB5AA0"/>
    <w:rsid w:val="00EB5B86"/>
    <w:rsid w:val="00EC1821"/>
    <w:rsid w:val="00EC5FCF"/>
    <w:rsid w:val="00ED4DB4"/>
    <w:rsid w:val="00EE10B4"/>
    <w:rsid w:val="00EE7D7C"/>
    <w:rsid w:val="00F03238"/>
    <w:rsid w:val="00F04C2F"/>
    <w:rsid w:val="00F066C1"/>
    <w:rsid w:val="00F25B33"/>
    <w:rsid w:val="00F25D98"/>
    <w:rsid w:val="00F300FB"/>
    <w:rsid w:val="00F33228"/>
    <w:rsid w:val="00F33BA0"/>
    <w:rsid w:val="00F34587"/>
    <w:rsid w:val="00F34FAD"/>
    <w:rsid w:val="00F3597A"/>
    <w:rsid w:val="00F44420"/>
    <w:rsid w:val="00F73114"/>
    <w:rsid w:val="00F9544C"/>
    <w:rsid w:val="00FB3969"/>
    <w:rsid w:val="00FB6386"/>
    <w:rsid w:val="00FC02D5"/>
    <w:rsid w:val="00FC069A"/>
    <w:rsid w:val="00FC463D"/>
    <w:rsid w:val="00FC6962"/>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B51F"/>
  <w15:chartTrackingRefBased/>
  <w15:docId w15:val="{0FB32858-4EB7-48AF-8EEE-E0695BD7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paragraph" w:styleId="Revision">
    <w:name w:val="Revision"/>
    <w:hidden/>
    <w:uiPriority w:val="99"/>
    <w:semiHidden/>
    <w:rsid w:val="00736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767689">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51010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233</TotalTime>
  <Pages>8</Pages>
  <Words>2368</Words>
  <Characters>11787</Characters>
  <Application>Microsoft Office Word</Application>
  <DocSecurity>0</DocSecurity>
  <Lines>711</Lines>
  <Paragraphs>450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111</cp:revision>
  <cp:lastPrinted>2018-05-06T18:50:00Z</cp:lastPrinted>
  <dcterms:created xsi:type="dcterms:W3CDTF">2018-10-11T01:52:00Z</dcterms:created>
  <dcterms:modified xsi:type="dcterms:W3CDTF">2018-11-16T01:57:00Z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68636a6e-2beb-4f42-997a-12f2e4fdd156</vt:lpwstr>
  </property>
  <property fmtid="{D5CDD505-2E9C-101B-9397-08002B2CF9AE}" pid="4" name="CTP_TimeStamp">
    <vt:lpwstr>2018-11-16 01:57:27Z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